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eGrid"/>
        <w:tblW w:w="11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2"/>
        <w:gridCol w:w="739"/>
        <w:gridCol w:w="4822"/>
      </w:tblGrid>
      <w:tr w:rsidR="002969E2" w14:paraId="7F317F66" w14:textId="77777777" w:rsidTr="00AB7032">
        <w:trPr>
          <w:trHeight w:val="426"/>
        </w:trPr>
        <w:tc>
          <w:tcPr>
            <w:tcW w:w="5782" w:type="dxa"/>
            <w:vMerge w:val="restart"/>
            <w:shd w:val="clear" w:color="auto" w:fill="255CB0"/>
            <w:tcMar>
              <w:right w:w="510" w:type="dxa"/>
            </w:tcMar>
            <w:vAlign w:val="center"/>
          </w:tcPr>
          <w:p w14:paraId="14D4B0C2" w14:textId="1AB7E3A8" w:rsidR="001E53B3" w:rsidRPr="00FE4880" w:rsidRDefault="008E14E9" w:rsidP="001E53B3">
            <w:pPr>
              <w:jc w:val="right"/>
              <w:rPr>
                <w:rFonts w:ascii="Arial" w:hAnsi="Arial" w:cs="Arial"/>
                <w:i/>
                <w:iCs/>
                <w:color w:val="FFFFFF" w:themeColor="background1"/>
                <w:sz w:val="24"/>
                <w:szCs w:val="24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4"/>
                <w:szCs w:val="24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Cover Letter Example from CV Genius</w:t>
            </w:r>
          </w:p>
          <w:p w14:paraId="3E8DD007" w14:textId="50BC16CD" w:rsidR="002969E2" w:rsidRDefault="008E14E9" w:rsidP="0091275C">
            <w:pPr>
              <w:jc w:val="right"/>
            </w:pPr>
            <w:r>
              <w:rPr>
                <w:rFonts w:ascii="Inter" w:hAnsi="Inter"/>
                <w:b/>
                <w:bCs/>
                <w:color w:val="FFFFFF" w:themeColor="background1"/>
                <w:sz w:val="60"/>
                <w:szCs w:val="60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Estate</w:t>
            </w:r>
            <w:r w:rsidR="001E53B3" w:rsidRPr="006159AF">
              <w:rPr>
                <w:rFonts w:ascii="Inter" w:hAnsi="Inter"/>
                <w:color w:val="FFFFFF" w:themeColor="background1"/>
                <w:sz w:val="60"/>
                <w:szCs w:val="60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Inter" w:hAnsi="Inter"/>
                <w:color w:val="FFFFFF" w:themeColor="background1"/>
                <w:sz w:val="60"/>
                <w:szCs w:val="60"/>
                <w:lang w:eastAsia="zh-TW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Agent</w:t>
            </w:r>
          </w:p>
        </w:tc>
        <w:tc>
          <w:tcPr>
            <w:tcW w:w="5561" w:type="dxa"/>
            <w:gridSpan w:val="2"/>
            <w:shd w:val="clear" w:color="auto" w:fill="000000" w:themeFill="text1"/>
          </w:tcPr>
          <w:p w14:paraId="6172764E" w14:textId="77777777" w:rsidR="002969E2" w:rsidRDefault="002969E2" w:rsidP="009260D3">
            <w:pPr>
              <w:jc w:val="right"/>
            </w:pPr>
          </w:p>
        </w:tc>
      </w:tr>
      <w:tr w:rsidR="005A16C2" w14:paraId="337942D3" w14:textId="77777777" w:rsidTr="00AB7032">
        <w:trPr>
          <w:trHeight w:val="523"/>
        </w:trPr>
        <w:tc>
          <w:tcPr>
            <w:tcW w:w="5782" w:type="dxa"/>
            <w:vMerge/>
            <w:shd w:val="clear" w:color="auto" w:fill="255CB0"/>
          </w:tcPr>
          <w:p w14:paraId="28F16FEE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515FCB50" w14:textId="77777777" w:rsidR="005A16C2" w:rsidRDefault="005A16C2" w:rsidP="005A16C2"/>
        </w:tc>
        <w:tc>
          <w:tcPr>
            <w:tcW w:w="4822" w:type="dxa"/>
            <w:shd w:val="clear" w:color="auto" w:fill="000000" w:themeFill="text1"/>
            <w:vAlign w:val="center"/>
          </w:tcPr>
          <w:p w14:paraId="63078B56" w14:textId="77777777" w:rsidR="005A16C2" w:rsidRPr="006159AF" w:rsidRDefault="005A16C2" w:rsidP="005A16C2">
            <w:pPr>
              <w:rPr>
                <w:rFonts w:ascii="Inter" w:hAnsi="Inter"/>
                <w:sz w:val="20"/>
                <w:szCs w:val="20"/>
              </w:rPr>
            </w:pPr>
            <w:r w:rsidRPr="006159AF">
              <w:rPr>
                <w:rFonts w:ascii="Inter" w:hAnsi="Inter"/>
                <w:sz w:val="20"/>
                <w:szCs w:val="20"/>
              </w:rPr>
              <w:t>07123 456 789</w:t>
            </w:r>
          </w:p>
        </w:tc>
      </w:tr>
      <w:tr w:rsidR="005A16C2" w14:paraId="4726860D" w14:textId="77777777" w:rsidTr="00AB7032">
        <w:trPr>
          <w:trHeight w:val="524"/>
        </w:trPr>
        <w:tc>
          <w:tcPr>
            <w:tcW w:w="5782" w:type="dxa"/>
            <w:vMerge/>
            <w:shd w:val="clear" w:color="auto" w:fill="255CB0"/>
          </w:tcPr>
          <w:p w14:paraId="4E0577A9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42CC7486" w14:textId="77777777" w:rsidR="005A16C2" w:rsidRDefault="005A16C2" w:rsidP="005A16C2"/>
        </w:tc>
        <w:tc>
          <w:tcPr>
            <w:tcW w:w="4822" w:type="dxa"/>
            <w:shd w:val="clear" w:color="auto" w:fill="000000" w:themeFill="text1"/>
            <w:vAlign w:val="center"/>
          </w:tcPr>
          <w:p w14:paraId="389F0243" w14:textId="704532BB" w:rsidR="005A16C2" w:rsidRPr="006159AF" w:rsidRDefault="008E14E9" w:rsidP="005A16C2">
            <w:pPr>
              <w:rPr>
                <w:rFonts w:ascii="Inter" w:hAnsi="Inter"/>
                <w:sz w:val="20"/>
                <w:szCs w:val="20"/>
              </w:rPr>
            </w:pPr>
            <w:r>
              <w:rPr>
                <w:rFonts w:ascii="Inter" w:hAnsi="Inter"/>
                <w:sz w:val="20"/>
                <w:szCs w:val="20"/>
              </w:rPr>
              <w:t>youremail@e</w:t>
            </w:r>
            <w:r w:rsidR="005A16C2" w:rsidRPr="006159AF">
              <w:rPr>
                <w:rFonts w:ascii="Inter" w:hAnsi="Inter"/>
                <w:sz w:val="20"/>
                <w:szCs w:val="20"/>
              </w:rPr>
              <w:t>mail.com</w:t>
            </w:r>
          </w:p>
        </w:tc>
      </w:tr>
      <w:tr w:rsidR="005A16C2" w14:paraId="16F10F70" w14:textId="77777777" w:rsidTr="00AB7032">
        <w:trPr>
          <w:trHeight w:val="523"/>
        </w:trPr>
        <w:tc>
          <w:tcPr>
            <w:tcW w:w="5782" w:type="dxa"/>
            <w:vMerge/>
            <w:shd w:val="clear" w:color="auto" w:fill="255CB0"/>
          </w:tcPr>
          <w:p w14:paraId="2BF18607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6BAF8432" w14:textId="77777777" w:rsidR="005A16C2" w:rsidRDefault="005A16C2" w:rsidP="005A16C2"/>
        </w:tc>
        <w:tc>
          <w:tcPr>
            <w:tcW w:w="4822" w:type="dxa"/>
            <w:shd w:val="clear" w:color="auto" w:fill="000000" w:themeFill="text1"/>
            <w:vAlign w:val="center"/>
          </w:tcPr>
          <w:p w14:paraId="476F6135" w14:textId="61C06D43" w:rsidR="005A16C2" w:rsidRPr="006159AF" w:rsidRDefault="008E14E9" w:rsidP="005A16C2">
            <w:pPr>
              <w:rPr>
                <w:rFonts w:ascii="Inter" w:hAnsi="Inter"/>
                <w:sz w:val="20"/>
                <w:szCs w:val="20"/>
              </w:rPr>
            </w:pPr>
            <w:r>
              <w:rPr>
                <w:rFonts w:ascii="Inter" w:hAnsi="Inter"/>
                <w:sz w:val="20"/>
                <w:szCs w:val="20"/>
              </w:rPr>
              <w:t>17 Park Avenue, Newcastle-upon-Tyne,</w:t>
            </w:r>
            <w:r>
              <w:rPr>
                <w:rFonts w:ascii="Inter" w:hAnsi="Inter"/>
                <w:sz w:val="20"/>
                <w:szCs w:val="20"/>
              </w:rPr>
              <w:br/>
              <w:t>NE3 2LA</w:t>
            </w:r>
          </w:p>
        </w:tc>
      </w:tr>
      <w:tr w:rsidR="005A16C2" w14:paraId="2DF00474" w14:textId="77777777" w:rsidTr="00AB7032">
        <w:trPr>
          <w:trHeight w:val="523"/>
        </w:trPr>
        <w:tc>
          <w:tcPr>
            <w:tcW w:w="5782" w:type="dxa"/>
            <w:vMerge/>
            <w:shd w:val="clear" w:color="auto" w:fill="255CB0"/>
          </w:tcPr>
          <w:p w14:paraId="38EA05B8" w14:textId="77777777" w:rsidR="005A16C2" w:rsidRDefault="005A16C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739" w:type="dxa"/>
            <w:shd w:val="clear" w:color="auto" w:fill="000000" w:themeFill="text1"/>
            <w:vAlign w:val="center"/>
          </w:tcPr>
          <w:p w14:paraId="04EA2902" w14:textId="77777777" w:rsidR="005A16C2" w:rsidRDefault="0091275C" w:rsidP="005A16C2"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D68901B" wp14:editId="3F6D3A85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-635</wp:posOffset>
                  </wp:positionV>
                  <wp:extent cx="151130" cy="151130"/>
                  <wp:effectExtent l="0" t="0" r="1270" b="127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C6AE192" wp14:editId="0B5C9567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-1026160</wp:posOffset>
                  </wp:positionV>
                  <wp:extent cx="158115" cy="151130"/>
                  <wp:effectExtent l="0" t="0" r="0" b="127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79DC5174" wp14:editId="142DC275">
                  <wp:simplePos x="0" y="0"/>
                  <wp:positionH relativeFrom="column">
                    <wp:posOffset>157480</wp:posOffset>
                  </wp:positionH>
                  <wp:positionV relativeFrom="paragraph">
                    <wp:posOffset>-661035</wp:posOffset>
                  </wp:positionV>
                  <wp:extent cx="151130" cy="151130"/>
                  <wp:effectExtent l="0" t="0" r="1270" b="127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3A89CAF6" wp14:editId="533C0BA5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-334645</wp:posOffset>
                  </wp:positionV>
                  <wp:extent cx="151130" cy="151130"/>
                  <wp:effectExtent l="0" t="0" r="1270" b="127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22" w:type="dxa"/>
            <w:shd w:val="clear" w:color="auto" w:fill="000000" w:themeFill="text1"/>
            <w:vAlign w:val="center"/>
          </w:tcPr>
          <w:p w14:paraId="2633D7F1" w14:textId="022137B8" w:rsidR="005A16C2" w:rsidRPr="006159AF" w:rsidRDefault="005A16C2" w:rsidP="005A16C2">
            <w:pPr>
              <w:rPr>
                <w:rFonts w:ascii="Inter" w:hAnsi="Inter"/>
                <w:sz w:val="20"/>
                <w:szCs w:val="20"/>
              </w:rPr>
            </w:pPr>
            <w:r w:rsidRPr="006159AF">
              <w:rPr>
                <w:rFonts w:ascii="Inter" w:hAnsi="Inter"/>
                <w:sz w:val="20"/>
                <w:szCs w:val="20"/>
              </w:rPr>
              <w:t>Linkedin.com/in/</w:t>
            </w:r>
            <w:r w:rsidR="008E14E9">
              <w:rPr>
                <w:rFonts w:ascii="Inter" w:hAnsi="Inter"/>
                <w:sz w:val="20"/>
                <w:szCs w:val="20"/>
              </w:rPr>
              <w:t>your-name</w:t>
            </w:r>
          </w:p>
        </w:tc>
      </w:tr>
      <w:tr w:rsidR="002969E2" w14:paraId="3D3571EA" w14:textId="77777777" w:rsidTr="00AB7032">
        <w:trPr>
          <w:trHeight w:val="261"/>
        </w:trPr>
        <w:tc>
          <w:tcPr>
            <w:tcW w:w="5782" w:type="dxa"/>
            <w:vMerge/>
            <w:shd w:val="clear" w:color="auto" w:fill="255CB0"/>
          </w:tcPr>
          <w:p w14:paraId="6BE7B00D" w14:textId="77777777" w:rsidR="002969E2" w:rsidRDefault="002969E2" w:rsidP="00552262">
            <w:pPr>
              <w:ind w:left="-113"/>
              <w:rPr>
                <w:rFonts w:ascii="Times New Roman"/>
                <w:noProof/>
                <w:sz w:val="20"/>
                <w:lang w:eastAsia="zh-TW"/>
              </w:rPr>
            </w:pPr>
          </w:p>
        </w:tc>
        <w:tc>
          <w:tcPr>
            <w:tcW w:w="5561" w:type="dxa"/>
            <w:gridSpan w:val="2"/>
            <w:shd w:val="clear" w:color="auto" w:fill="0D0D0D" w:themeFill="text1" w:themeFillTint="F2"/>
          </w:tcPr>
          <w:p w14:paraId="3259E1BA" w14:textId="77777777" w:rsidR="002969E2" w:rsidRDefault="002969E2"/>
        </w:tc>
      </w:tr>
    </w:tbl>
    <w:p w14:paraId="465FF393" w14:textId="77777777" w:rsidR="00552262" w:rsidRDefault="00552262" w:rsidP="00552262">
      <w:pPr>
        <w:tabs>
          <w:tab w:val="left" w:pos="3398"/>
        </w:tabs>
        <w:rPr>
          <w:sz w:val="2"/>
          <w:szCs w:val="2"/>
        </w:rPr>
      </w:pPr>
    </w:p>
    <w:tbl>
      <w:tblPr>
        <w:tblStyle w:val="TableGrid"/>
        <w:tblW w:w="11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8366"/>
      </w:tblGrid>
      <w:tr w:rsidR="001446CC" w14:paraId="0B62C77D" w14:textId="77777777" w:rsidTr="0030008B">
        <w:trPr>
          <w:trHeight w:val="475"/>
        </w:trPr>
        <w:tc>
          <w:tcPr>
            <w:tcW w:w="11343" w:type="dxa"/>
            <w:gridSpan w:val="2"/>
          </w:tcPr>
          <w:p w14:paraId="6A1038E0" w14:textId="77777777" w:rsidR="001446CC" w:rsidRDefault="001446CC" w:rsidP="0030008B"/>
        </w:tc>
      </w:tr>
      <w:tr w:rsidR="001446CC" w14:paraId="773601D2" w14:textId="77777777" w:rsidTr="0030008B">
        <w:trPr>
          <w:trHeight w:val="267"/>
        </w:trPr>
        <w:tc>
          <w:tcPr>
            <w:tcW w:w="11343" w:type="dxa"/>
            <w:gridSpan w:val="2"/>
          </w:tcPr>
          <w:p w14:paraId="678BBF47" w14:textId="77777777" w:rsidR="001446CC" w:rsidRDefault="001446CC" w:rsidP="0030008B"/>
        </w:tc>
      </w:tr>
      <w:tr w:rsidR="001446CC" w:rsidRPr="00521689" w14:paraId="6715133D" w14:textId="77777777" w:rsidTr="0030008B">
        <w:trPr>
          <w:trHeight w:val="12076"/>
        </w:trPr>
        <w:tc>
          <w:tcPr>
            <w:tcW w:w="2977" w:type="dxa"/>
          </w:tcPr>
          <w:p w14:paraId="6DF0DF3B" w14:textId="77777777" w:rsidR="001446CC" w:rsidRPr="00297B24" w:rsidRDefault="001446CC" w:rsidP="0030008B">
            <w:pPr>
              <w:spacing w:line="276" w:lineRule="auto"/>
              <w:rPr>
                <w:rFonts w:ascii="Inter" w:hAnsi="Inter"/>
                <w:b/>
                <w:bCs/>
              </w:rPr>
            </w:pPr>
            <w:r w:rsidRPr="00297B24">
              <w:rPr>
                <w:rFonts w:ascii="Inter" w:hAnsi="Inter"/>
                <w:b/>
                <w:bCs/>
              </w:rPr>
              <w:t>To</w:t>
            </w:r>
          </w:p>
          <w:p w14:paraId="4CB0C3B5" w14:textId="77777777" w:rsidR="001446CC" w:rsidRDefault="001446CC" w:rsidP="0030008B">
            <w:pPr>
              <w:spacing w:line="276" w:lineRule="auto"/>
              <w:rPr>
                <w:rFonts w:ascii="Inter" w:hAnsi="Inter"/>
              </w:rPr>
            </w:pPr>
          </w:p>
          <w:p w14:paraId="66C27776" w14:textId="50FD779A" w:rsidR="001446CC" w:rsidRPr="00521689" w:rsidRDefault="008E14E9" w:rsidP="0030008B">
            <w:pPr>
              <w:spacing w:line="276" w:lineRule="auto"/>
              <w:rPr>
                <w:rFonts w:ascii="Inter" w:hAnsi="Inter"/>
              </w:rPr>
            </w:pPr>
            <w:r>
              <w:rPr>
                <w:rFonts w:ascii="Inter" w:hAnsi="Inter"/>
              </w:rPr>
              <w:t>(Hiring Manager’s Name)</w:t>
            </w:r>
            <w:r>
              <w:rPr>
                <w:rFonts w:ascii="Inter" w:hAnsi="Inter"/>
              </w:rPr>
              <w:br/>
              <w:t>(Company Name)</w:t>
            </w:r>
            <w:r>
              <w:rPr>
                <w:rFonts w:ascii="Inter" w:hAnsi="Inter"/>
              </w:rPr>
              <w:br/>
              <w:t>(Company Address)</w:t>
            </w:r>
            <w:r>
              <w:rPr>
                <w:rFonts w:ascii="Inter" w:hAnsi="Inter"/>
              </w:rPr>
              <w:br/>
            </w:r>
          </w:p>
          <w:p w14:paraId="4D6DCBCC" w14:textId="1687868B" w:rsidR="001446CC" w:rsidRPr="00521689" w:rsidRDefault="001446CC" w:rsidP="0030008B">
            <w:pPr>
              <w:spacing w:line="276" w:lineRule="auto"/>
              <w:rPr>
                <w:rFonts w:ascii="Inter" w:hAnsi="Inter"/>
              </w:rPr>
            </w:pPr>
            <w:r w:rsidRPr="00521689">
              <w:rPr>
                <w:rFonts w:ascii="Inter" w:hAnsi="Inter"/>
              </w:rPr>
              <w:t>3</w:t>
            </w:r>
            <w:r w:rsidR="008E14E9">
              <w:rPr>
                <w:rFonts w:ascii="Inter" w:hAnsi="Inter"/>
              </w:rPr>
              <w:t>1</w:t>
            </w:r>
            <w:r w:rsidRPr="00521689">
              <w:rPr>
                <w:rFonts w:ascii="Inter" w:hAnsi="Inter"/>
              </w:rPr>
              <w:t xml:space="preserve"> </w:t>
            </w:r>
            <w:r w:rsidR="008E14E9">
              <w:rPr>
                <w:rFonts w:ascii="Inter" w:hAnsi="Inter"/>
              </w:rPr>
              <w:t>August</w:t>
            </w:r>
            <w:r w:rsidRPr="00521689">
              <w:rPr>
                <w:rFonts w:ascii="Inter" w:hAnsi="Inter"/>
              </w:rPr>
              <w:t xml:space="preserve"> 20</w:t>
            </w:r>
            <w:r w:rsidR="008E14E9">
              <w:rPr>
                <w:rFonts w:ascii="Inter" w:hAnsi="Inter"/>
              </w:rPr>
              <w:t>XX</w:t>
            </w:r>
          </w:p>
        </w:tc>
        <w:tc>
          <w:tcPr>
            <w:tcW w:w="8366" w:type="dxa"/>
          </w:tcPr>
          <w:p w14:paraId="31990EE2" w14:textId="77777777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>Dear (Mr/Ms/Mx) (Hiring Manager's Surname),</w:t>
            </w:r>
          </w:p>
          <w:p w14:paraId="55F79787" w14:textId="77777777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57DCBAC2" w14:textId="77777777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>I'm writing to express my keen interest in the Estate Agent position at (Company Name), bringing over 11 years of real estate expertise and a proven track record of exceeding sales targets and delivering exceptional client service.</w:t>
            </w:r>
          </w:p>
          <w:p w14:paraId="6AACA977" w14:textId="77777777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67433D1D" w14:textId="77777777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>As a Senior Estate Agent at Vesta &amp; Hunters, I lead a team of five to provide tailored real estate solutions, surpassing annual sales targets by over £2.3 mil.</w:t>
            </w:r>
          </w:p>
          <w:p w14:paraId="3B23E652" w14:textId="77777777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49F58954" w14:textId="6B47A689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 xml:space="preserve">My experience spans managing residential and commercial property transactions, implementing effective marketing strategies, and fostering client relationships. Previously, at </w:t>
            </w:r>
            <w:proofErr w:type="spellStart"/>
            <w:r w:rsidRPr="008E14E9">
              <w:rPr>
                <w:rFonts w:ascii="Inter" w:hAnsi="Inter"/>
                <w:lang w:val="en-GB"/>
              </w:rPr>
              <w:t>Mansons</w:t>
            </w:r>
            <w:proofErr w:type="spellEnd"/>
            <w:r w:rsidRPr="008E14E9">
              <w:rPr>
                <w:rFonts w:ascii="Inter" w:hAnsi="Inter"/>
                <w:lang w:val="en-GB"/>
              </w:rPr>
              <w:t xml:space="preserve"> Letting Agents, I generated sales worth over £6 mil. in my first year, leveraging advanced negotiation skills and a deep understanding of market trends to secure favourable outcomes for all parties.</w:t>
            </w:r>
          </w:p>
          <w:p w14:paraId="652511CC" w14:textId="77777777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6BA24816" w14:textId="14B955F7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>With a Bachelor of Arts (Hons) in Business and a commitment to ongoing professional development, I</w:t>
            </w:r>
            <w:r>
              <w:rPr>
                <w:rFonts w:ascii="Inter" w:hAnsi="Inter"/>
                <w:lang w:val="en-GB"/>
              </w:rPr>
              <w:t>’v</w:t>
            </w:r>
            <w:r w:rsidRPr="008E14E9">
              <w:rPr>
                <w:rFonts w:ascii="Inter" w:hAnsi="Inter"/>
                <w:lang w:val="en-GB"/>
              </w:rPr>
              <w:t>e honed my organisational, business development, and social media management skills. My approach prioritises understanding client needs, identifying market opportunities, and delivering results with integrity.</w:t>
            </w:r>
          </w:p>
          <w:p w14:paraId="35B49174" w14:textId="77777777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4BB45566" w14:textId="5D766C5A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>I'm excited by the opportunity to contribute my expertise to (Company Name)’s continued success. I</w:t>
            </w:r>
            <w:r>
              <w:rPr>
                <w:rFonts w:ascii="Inter" w:hAnsi="Inter"/>
                <w:lang w:val="en-GB"/>
              </w:rPr>
              <w:t>’</w:t>
            </w:r>
            <w:r w:rsidRPr="008E14E9">
              <w:rPr>
                <w:rFonts w:ascii="Inter" w:hAnsi="Inter"/>
                <w:lang w:val="en-GB"/>
              </w:rPr>
              <w:t>d welcome the chance to discuss how my skills align with your team’s goals.</w:t>
            </w:r>
          </w:p>
          <w:p w14:paraId="708767BB" w14:textId="77777777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3696C4E8" w14:textId="77777777" w:rsid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t>Yours sincerely,</w:t>
            </w:r>
          </w:p>
          <w:p w14:paraId="603D08FD" w14:textId="4B91E1F8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  <w:r w:rsidRPr="008E14E9">
              <w:rPr>
                <w:rFonts w:ascii="Inter" w:hAnsi="Inter"/>
                <w:lang w:val="en-GB"/>
              </w:rPr>
              <w:br/>
              <w:t>(Your Name)</w:t>
            </w:r>
          </w:p>
          <w:p w14:paraId="208EB112" w14:textId="77777777" w:rsidR="008E14E9" w:rsidRPr="008E14E9" w:rsidRDefault="008E14E9" w:rsidP="008E14E9">
            <w:pPr>
              <w:spacing w:line="360" w:lineRule="auto"/>
              <w:rPr>
                <w:rFonts w:ascii="Inter" w:hAnsi="Inter"/>
                <w:lang w:val="en-GB"/>
              </w:rPr>
            </w:pPr>
          </w:p>
          <w:p w14:paraId="35F3DA93" w14:textId="5FE0BBCF" w:rsidR="001446CC" w:rsidRPr="00521689" w:rsidRDefault="001446CC" w:rsidP="0030008B">
            <w:pPr>
              <w:spacing w:line="360" w:lineRule="auto"/>
              <w:rPr>
                <w:rFonts w:ascii="Inter" w:hAnsi="Inter"/>
              </w:rPr>
            </w:pPr>
          </w:p>
        </w:tc>
      </w:tr>
      <w:tr w:rsidR="001446CC" w14:paraId="7B518B8F" w14:textId="77777777" w:rsidTr="0030008B">
        <w:trPr>
          <w:trHeight w:val="13029"/>
        </w:trPr>
        <w:tc>
          <w:tcPr>
            <w:tcW w:w="11343" w:type="dxa"/>
            <w:gridSpan w:val="2"/>
            <w:tcMar>
              <w:top w:w="567" w:type="dxa"/>
              <w:left w:w="567" w:type="dxa"/>
              <w:bottom w:w="567" w:type="dxa"/>
              <w:right w:w="567" w:type="dxa"/>
            </w:tcMar>
          </w:tcPr>
          <w:p w14:paraId="2E900332" w14:textId="77777777" w:rsidR="001446CC" w:rsidRDefault="001446CC" w:rsidP="0030008B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1978F55" wp14:editId="6E629A46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D76E8D" w14:textId="77777777" w:rsidR="001446CC" w:rsidRDefault="001446CC" w:rsidP="0030008B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14B90BD0" w14:textId="77777777" w:rsidR="001446CC" w:rsidRDefault="001446CC" w:rsidP="0030008B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1A06F651" w14:textId="77777777" w:rsidR="001446CC" w:rsidRPr="009B1E50" w:rsidRDefault="001446CC" w:rsidP="0030008B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18244D68" w14:textId="77777777" w:rsidR="001446CC" w:rsidRPr="009B1E50" w:rsidRDefault="001446CC" w:rsidP="0030008B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43BA494D" w14:textId="77777777" w:rsidR="001446CC" w:rsidRPr="00EB4FBF" w:rsidRDefault="001446CC" w:rsidP="0030008B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3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C9AE37E" w14:textId="77777777" w:rsidR="001446CC" w:rsidRPr="00EB4FBF" w:rsidRDefault="001446CC" w:rsidP="0030008B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3D162E6B" w14:textId="77777777" w:rsidR="001446CC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16FF89F4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45C0944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39DC5550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54C1AF35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256B7998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72480EE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3E72F397" w14:textId="77777777" w:rsidR="001446CC" w:rsidRPr="00CC13CE" w:rsidRDefault="001446CC" w:rsidP="0030008B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AF7CC7C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6F6C88B6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31C59BE3" w14:textId="77777777" w:rsidR="001446CC" w:rsidRPr="00B50669" w:rsidRDefault="001446CC" w:rsidP="0030008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04FA315B" w14:textId="77777777" w:rsidR="001446CC" w:rsidRPr="00EB4FBF" w:rsidRDefault="001446CC" w:rsidP="0030008B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D441407" w14:textId="77777777" w:rsidR="001446CC" w:rsidRPr="00EB4FBF" w:rsidRDefault="001446CC" w:rsidP="0030008B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7C10B37" w14:textId="77777777" w:rsidR="001446CC" w:rsidRPr="00EB4FBF" w:rsidRDefault="001446CC" w:rsidP="0030008B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3D7F913" w14:textId="77777777" w:rsidR="001446CC" w:rsidRPr="009B1E50" w:rsidRDefault="001446CC" w:rsidP="0030008B">
            <w:pPr>
              <w:rPr>
                <w:color w:val="404040" w:themeColor="text1" w:themeTint="BF"/>
              </w:rPr>
            </w:pPr>
          </w:p>
          <w:p w14:paraId="5F7B1B4D" w14:textId="77777777" w:rsidR="001446CC" w:rsidRDefault="001446CC" w:rsidP="0030008B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57C56CEF" wp14:editId="1BA56CB7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D34B2B" w14:textId="77777777" w:rsidR="001446CC" w:rsidRDefault="001446CC" w:rsidP="0030008B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4F75D35" w14:textId="77777777" w:rsidR="001446CC" w:rsidRPr="00AA6360" w:rsidRDefault="001446CC" w:rsidP="0030008B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0BF70A6" w14:textId="77777777" w:rsidR="001446CC" w:rsidRDefault="001446CC" w:rsidP="0030008B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0263E583" w14:textId="77777777" w:rsidR="001446CC" w:rsidRPr="001446CC" w:rsidRDefault="001446CC" w:rsidP="001446CC">
      <w:pPr>
        <w:rPr>
          <w:sz w:val="2"/>
          <w:szCs w:val="2"/>
        </w:rPr>
      </w:pPr>
    </w:p>
    <w:sectPr w:rsidR="001446CC" w:rsidRPr="001446CC" w:rsidSect="00A82F4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F527B" w14:textId="77777777" w:rsidR="009B6010" w:rsidRDefault="009B6010" w:rsidP="00555DCA">
      <w:pPr>
        <w:spacing w:after="0" w:line="240" w:lineRule="auto"/>
      </w:pPr>
      <w:r>
        <w:separator/>
      </w:r>
    </w:p>
  </w:endnote>
  <w:endnote w:type="continuationSeparator" w:id="0">
    <w:p w14:paraId="08724BF9" w14:textId="77777777" w:rsidR="009B6010" w:rsidRDefault="009B6010" w:rsidP="00555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E6258" w14:textId="77777777" w:rsidR="00555DCA" w:rsidRDefault="00555D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00188" w14:textId="77777777" w:rsidR="00555DCA" w:rsidRDefault="00555D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ADE3B" w14:textId="77777777" w:rsidR="00555DCA" w:rsidRDefault="00555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FC261" w14:textId="77777777" w:rsidR="009B6010" w:rsidRDefault="009B6010" w:rsidP="00555DCA">
      <w:pPr>
        <w:spacing w:after="0" w:line="240" w:lineRule="auto"/>
      </w:pPr>
      <w:r>
        <w:separator/>
      </w:r>
    </w:p>
  </w:footnote>
  <w:footnote w:type="continuationSeparator" w:id="0">
    <w:p w14:paraId="030A8DEE" w14:textId="77777777" w:rsidR="009B6010" w:rsidRDefault="009B6010" w:rsidP="00555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249A5" w14:textId="77777777" w:rsidR="00555DCA" w:rsidRDefault="00555D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C38A6" w14:textId="77777777" w:rsidR="00555DCA" w:rsidRDefault="00555D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983E0" w14:textId="77777777" w:rsidR="00555DCA" w:rsidRDefault="00555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521726"/>
    <w:multiLevelType w:val="hybridMultilevel"/>
    <w:tmpl w:val="8D9C2E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36515">
    <w:abstractNumId w:val="4"/>
  </w:num>
  <w:num w:numId="2" w16cid:durableId="1139615927">
    <w:abstractNumId w:val="3"/>
  </w:num>
  <w:num w:numId="3" w16cid:durableId="1145774634">
    <w:abstractNumId w:val="1"/>
  </w:num>
  <w:num w:numId="4" w16cid:durableId="1172984727">
    <w:abstractNumId w:val="2"/>
  </w:num>
  <w:num w:numId="5" w16cid:durableId="100593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E9"/>
    <w:rsid w:val="00041A32"/>
    <w:rsid w:val="00080544"/>
    <w:rsid w:val="00094286"/>
    <w:rsid w:val="001318B5"/>
    <w:rsid w:val="001446CC"/>
    <w:rsid w:val="001E375A"/>
    <w:rsid w:val="001E53B3"/>
    <w:rsid w:val="002638A5"/>
    <w:rsid w:val="002869C5"/>
    <w:rsid w:val="00290E1E"/>
    <w:rsid w:val="002969E2"/>
    <w:rsid w:val="00297B24"/>
    <w:rsid w:val="00330694"/>
    <w:rsid w:val="003746B6"/>
    <w:rsid w:val="003A1F64"/>
    <w:rsid w:val="003C2935"/>
    <w:rsid w:val="00483A1A"/>
    <w:rsid w:val="00552262"/>
    <w:rsid w:val="00555DCA"/>
    <w:rsid w:val="005A16C2"/>
    <w:rsid w:val="005A7E4D"/>
    <w:rsid w:val="005E2E95"/>
    <w:rsid w:val="006159AF"/>
    <w:rsid w:val="00631B69"/>
    <w:rsid w:val="0067204C"/>
    <w:rsid w:val="006E09D1"/>
    <w:rsid w:val="00777F8C"/>
    <w:rsid w:val="008E14E9"/>
    <w:rsid w:val="008E6BCA"/>
    <w:rsid w:val="008F0E80"/>
    <w:rsid w:val="008F3EB7"/>
    <w:rsid w:val="00906344"/>
    <w:rsid w:val="0091275C"/>
    <w:rsid w:val="009260D3"/>
    <w:rsid w:val="009805A9"/>
    <w:rsid w:val="009B6010"/>
    <w:rsid w:val="00A14B2C"/>
    <w:rsid w:val="00A82F40"/>
    <w:rsid w:val="00AA780F"/>
    <w:rsid w:val="00AB7032"/>
    <w:rsid w:val="00B6506D"/>
    <w:rsid w:val="00BA1FD4"/>
    <w:rsid w:val="00BB53C8"/>
    <w:rsid w:val="00BB7FD1"/>
    <w:rsid w:val="00C066D7"/>
    <w:rsid w:val="00C765E7"/>
    <w:rsid w:val="00C939FE"/>
    <w:rsid w:val="00CA2900"/>
    <w:rsid w:val="00D32D51"/>
    <w:rsid w:val="00D47363"/>
    <w:rsid w:val="00D6467F"/>
    <w:rsid w:val="00D67A81"/>
    <w:rsid w:val="00D70A81"/>
    <w:rsid w:val="00E60E94"/>
    <w:rsid w:val="00F13DF6"/>
    <w:rsid w:val="00F82533"/>
    <w:rsid w:val="00F82EE5"/>
    <w:rsid w:val="00F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44CF6"/>
  <w15:chartTrackingRefBased/>
  <w15:docId w15:val="{B5EBE402-647C-764F-9964-64FDBE60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5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82E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2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5E2E9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5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DCA"/>
  </w:style>
  <w:style w:type="paragraph" w:styleId="Footer">
    <w:name w:val="footer"/>
    <w:basedOn w:val="Normal"/>
    <w:link w:val="FooterChar"/>
    <w:uiPriority w:val="99"/>
    <w:unhideWhenUsed/>
    <w:rsid w:val="00555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resumegenius.com/?utm_source=CL_Word_Doc&amp;utm_medium=Resume_Builder_Link&amp;utm_campaign=RG_Downloads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resumegenius.com/resume-samples?utm_source=CL_Word_Doc&amp;utm_medium=Resume_Samples_Link&amp;utm_campaign=RG_Download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muel/Downloads/estate-agent-cover-letter-example-bloomsbury-blue-free-download/estate-agent-cover-letter-example-bloomsbury-blue-free-downlo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822F6D-5F4C-114D-AAEB-FED2A4FF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estate-agent-cover-letter-example-bloomsbury-blue-free-download.dotx</Template>
  <TotalTime>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Samuel Johns</cp:lastModifiedBy>
  <cp:revision>1</cp:revision>
  <cp:lastPrinted>2022-03-15T07:37:00Z</cp:lastPrinted>
  <dcterms:created xsi:type="dcterms:W3CDTF">2024-11-25T04:09:00Z</dcterms:created>
  <dcterms:modified xsi:type="dcterms:W3CDTF">2024-11-25T04:14:00Z</dcterms:modified>
</cp:coreProperties>
</file>