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eGrid"/>
        <w:tblW w:w="11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82"/>
        <w:gridCol w:w="739"/>
        <w:gridCol w:w="4822"/>
      </w:tblGrid>
      <w:tr w:rsidR="002969E2" w14:paraId="77ED1D84" w14:textId="77777777" w:rsidTr="00EE2DF3">
        <w:trPr>
          <w:trHeight w:val="426"/>
        </w:trPr>
        <w:tc>
          <w:tcPr>
            <w:tcW w:w="5782" w:type="dxa"/>
            <w:vMerge w:val="restart"/>
            <w:shd w:val="clear" w:color="auto" w:fill="A71121"/>
            <w:tcMar>
              <w:right w:w="510" w:type="dxa"/>
            </w:tcMar>
            <w:vAlign w:val="center"/>
          </w:tcPr>
          <w:p w14:paraId="441A8A3F" w14:textId="14320841" w:rsidR="001E53B3" w:rsidRPr="00FE4880" w:rsidRDefault="0001138F" w:rsidP="001E53B3">
            <w:pPr>
              <w:jc w:val="right"/>
              <w:rPr>
                <w:rFonts w:ascii="Arial" w:hAnsi="Arial" w:cs="Arial"/>
                <w:i/>
                <w:iCs/>
                <w:color w:val="FFFFFF" w:themeColor="background1"/>
                <w:sz w:val="24"/>
                <w:szCs w:val="24"/>
                <w:lang w:eastAsia="zh-TW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Arial" w:hAnsi="Arial" w:cs="Arial"/>
                <w:i/>
                <w:iCs/>
                <w:color w:val="FFFFFF" w:themeColor="background1"/>
                <w:sz w:val="24"/>
                <w:szCs w:val="24"/>
                <w:shd w:val="clear" w:color="auto" w:fill="A71121"/>
                <w:lang w:eastAsia="zh-TW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Example by CV Genius</w:t>
            </w:r>
          </w:p>
          <w:p w14:paraId="49366575" w14:textId="65F6C04A" w:rsidR="002969E2" w:rsidRDefault="0001138F" w:rsidP="0091275C">
            <w:pPr>
              <w:jc w:val="right"/>
            </w:pPr>
            <w:r>
              <w:rPr>
                <w:rFonts w:ascii="Inter" w:hAnsi="Inter"/>
                <w:b/>
                <w:bCs/>
                <w:color w:val="FFFFFF" w:themeColor="background1"/>
                <w:sz w:val="60"/>
                <w:szCs w:val="60"/>
                <w:lang w:eastAsia="zh-TW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Copywriter</w:t>
            </w:r>
            <w:r w:rsidR="001E53B3" w:rsidRPr="006159AF">
              <w:rPr>
                <w:rFonts w:ascii="Inter" w:hAnsi="Inter"/>
                <w:color w:val="FFFFFF" w:themeColor="background1"/>
                <w:sz w:val="60"/>
                <w:szCs w:val="60"/>
                <w:lang w:eastAsia="zh-TW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>
              <w:rPr>
                <w:rFonts w:ascii="Inter" w:hAnsi="Inter"/>
                <w:color w:val="FFFFFF" w:themeColor="background1"/>
                <w:sz w:val="60"/>
                <w:szCs w:val="60"/>
                <w:lang w:eastAsia="zh-TW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Cover Letter</w:t>
            </w:r>
          </w:p>
        </w:tc>
        <w:tc>
          <w:tcPr>
            <w:tcW w:w="5561" w:type="dxa"/>
            <w:gridSpan w:val="2"/>
            <w:shd w:val="clear" w:color="auto" w:fill="000000" w:themeFill="text1"/>
          </w:tcPr>
          <w:p w14:paraId="46DF19C9" w14:textId="77777777" w:rsidR="002969E2" w:rsidRDefault="002969E2" w:rsidP="009260D3">
            <w:pPr>
              <w:jc w:val="right"/>
            </w:pPr>
          </w:p>
        </w:tc>
      </w:tr>
      <w:tr w:rsidR="005A16C2" w14:paraId="0A866152" w14:textId="77777777" w:rsidTr="00EE2DF3">
        <w:trPr>
          <w:trHeight w:val="523"/>
        </w:trPr>
        <w:tc>
          <w:tcPr>
            <w:tcW w:w="5782" w:type="dxa"/>
            <w:vMerge/>
            <w:shd w:val="clear" w:color="auto" w:fill="A71121"/>
          </w:tcPr>
          <w:p w14:paraId="5E924790" w14:textId="77777777" w:rsidR="005A16C2" w:rsidRDefault="005A16C2" w:rsidP="00552262">
            <w:pPr>
              <w:ind w:left="-113"/>
              <w:rPr>
                <w:rFonts w:ascii="Times New Roman"/>
                <w:noProof/>
                <w:sz w:val="20"/>
                <w:lang w:eastAsia="zh-TW"/>
              </w:rPr>
            </w:pPr>
          </w:p>
        </w:tc>
        <w:tc>
          <w:tcPr>
            <w:tcW w:w="739" w:type="dxa"/>
            <w:shd w:val="clear" w:color="auto" w:fill="000000" w:themeFill="text1"/>
            <w:vAlign w:val="center"/>
          </w:tcPr>
          <w:p w14:paraId="2CD04DD5" w14:textId="77777777" w:rsidR="005A16C2" w:rsidRDefault="005A16C2" w:rsidP="005A16C2"/>
        </w:tc>
        <w:tc>
          <w:tcPr>
            <w:tcW w:w="4822" w:type="dxa"/>
            <w:shd w:val="clear" w:color="auto" w:fill="000000" w:themeFill="text1"/>
            <w:vAlign w:val="center"/>
          </w:tcPr>
          <w:p w14:paraId="4E46BB25" w14:textId="77777777" w:rsidR="005A16C2" w:rsidRPr="006159AF" w:rsidRDefault="005A16C2" w:rsidP="005A16C2">
            <w:pPr>
              <w:rPr>
                <w:rFonts w:ascii="Inter" w:hAnsi="Inter"/>
                <w:sz w:val="20"/>
                <w:szCs w:val="20"/>
              </w:rPr>
            </w:pPr>
            <w:r w:rsidRPr="006159AF">
              <w:rPr>
                <w:rFonts w:ascii="Inter" w:hAnsi="Inter"/>
                <w:sz w:val="20"/>
                <w:szCs w:val="20"/>
              </w:rPr>
              <w:t>07123 456 789</w:t>
            </w:r>
          </w:p>
        </w:tc>
      </w:tr>
      <w:tr w:rsidR="005A16C2" w14:paraId="323A77B0" w14:textId="77777777" w:rsidTr="00EE2DF3">
        <w:trPr>
          <w:trHeight w:val="524"/>
        </w:trPr>
        <w:tc>
          <w:tcPr>
            <w:tcW w:w="5782" w:type="dxa"/>
            <w:vMerge/>
            <w:shd w:val="clear" w:color="auto" w:fill="A71121"/>
          </w:tcPr>
          <w:p w14:paraId="60504953" w14:textId="77777777" w:rsidR="005A16C2" w:rsidRDefault="005A16C2" w:rsidP="00552262">
            <w:pPr>
              <w:ind w:left="-113"/>
              <w:rPr>
                <w:rFonts w:ascii="Times New Roman"/>
                <w:noProof/>
                <w:sz w:val="20"/>
                <w:lang w:eastAsia="zh-TW"/>
              </w:rPr>
            </w:pPr>
          </w:p>
        </w:tc>
        <w:tc>
          <w:tcPr>
            <w:tcW w:w="739" w:type="dxa"/>
            <w:shd w:val="clear" w:color="auto" w:fill="000000" w:themeFill="text1"/>
            <w:vAlign w:val="center"/>
          </w:tcPr>
          <w:p w14:paraId="0319DA62" w14:textId="77777777" w:rsidR="005A16C2" w:rsidRDefault="005A16C2" w:rsidP="005A16C2"/>
        </w:tc>
        <w:tc>
          <w:tcPr>
            <w:tcW w:w="4822" w:type="dxa"/>
            <w:shd w:val="clear" w:color="auto" w:fill="000000" w:themeFill="text1"/>
            <w:vAlign w:val="center"/>
          </w:tcPr>
          <w:p w14:paraId="11DBA44A" w14:textId="0BBC35AE" w:rsidR="005A16C2" w:rsidRPr="006159AF" w:rsidRDefault="0001138F" w:rsidP="005A16C2">
            <w:pPr>
              <w:rPr>
                <w:rFonts w:ascii="Inter" w:hAnsi="Inter"/>
                <w:sz w:val="20"/>
                <w:szCs w:val="20"/>
              </w:rPr>
            </w:pPr>
            <w:r>
              <w:rPr>
                <w:rFonts w:ascii="Inter" w:hAnsi="Inter"/>
                <w:sz w:val="20"/>
                <w:szCs w:val="20"/>
              </w:rPr>
              <w:t>email</w:t>
            </w:r>
            <w:r w:rsidR="005A16C2" w:rsidRPr="006159AF">
              <w:rPr>
                <w:rFonts w:ascii="Inter" w:hAnsi="Inter"/>
                <w:sz w:val="20"/>
                <w:szCs w:val="20"/>
              </w:rPr>
              <w:t>@</w:t>
            </w:r>
            <w:r>
              <w:rPr>
                <w:rFonts w:ascii="Inter" w:hAnsi="Inter"/>
                <w:sz w:val="20"/>
                <w:szCs w:val="20"/>
              </w:rPr>
              <w:t>e</w:t>
            </w:r>
            <w:r w:rsidR="005A16C2" w:rsidRPr="006159AF">
              <w:rPr>
                <w:rFonts w:ascii="Inter" w:hAnsi="Inter"/>
                <w:sz w:val="20"/>
                <w:szCs w:val="20"/>
              </w:rPr>
              <w:t>mail.com</w:t>
            </w:r>
          </w:p>
        </w:tc>
      </w:tr>
      <w:tr w:rsidR="005A16C2" w14:paraId="6C52E4C6" w14:textId="77777777" w:rsidTr="00EE2DF3">
        <w:trPr>
          <w:trHeight w:val="523"/>
        </w:trPr>
        <w:tc>
          <w:tcPr>
            <w:tcW w:w="5782" w:type="dxa"/>
            <w:vMerge/>
            <w:shd w:val="clear" w:color="auto" w:fill="A71121"/>
          </w:tcPr>
          <w:p w14:paraId="080E6C63" w14:textId="77777777" w:rsidR="005A16C2" w:rsidRDefault="005A16C2" w:rsidP="00552262">
            <w:pPr>
              <w:ind w:left="-113"/>
              <w:rPr>
                <w:rFonts w:ascii="Times New Roman"/>
                <w:noProof/>
                <w:sz w:val="20"/>
                <w:lang w:eastAsia="zh-TW"/>
              </w:rPr>
            </w:pPr>
          </w:p>
        </w:tc>
        <w:tc>
          <w:tcPr>
            <w:tcW w:w="739" w:type="dxa"/>
            <w:shd w:val="clear" w:color="auto" w:fill="000000" w:themeFill="text1"/>
            <w:vAlign w:val="center"/>
          </w:tcPr>
          <w:p w14:paraId="2C60D673" w14:textId="77777777" w:rsidR="005A16C2" w:rsidRDefault="005A16C2" w:rsidP="005A16C2"/>
        </w:tc>
        <w:tc>
          <w:tcPr>
            <w:tcW w:w="4822" w:type="dxa"/>
            <w:shd w:val="clear" w:color="auto" w:fill="000000" w:themeFill="text1"/>
            <w:vAlign w:val="center"/>
          </w:tcPr>
          <w:p w14:paraId="1A0FD45E" w14:textId="2D334961" w:rsidR="005A16C2" w:rsidRPr="006159AF" w:rsidRDefault="0001138F" w:rsidP="005A16C2">
            <w:pPr>
              <w:rPr>
                <w:rFonts w:ascii="Inter" w:hAnsi="Inter"/>
                <w:sz w:val="20"/>
                <w:szCs w:val="20"/>
              </w:rPr>
            </w:pPr>
            <w:r>
              <w:rPr>
                <w:rFonts w:ascii="Inter" w:hAnsi="Inter"/>
                <w:sz w:val="20"/>
                <w:szCs w:val="20"/>
              </w:rPr>
              <w:t>47</w:t>
            </w:r>
            <w:r w:rsidR="005A16C2" w:rsidRPr="006159AF">
              <w:rPr>
                <w:rFonts w:ascii="Inter" w:hAnsi="Inter"/>
                <w:sz w:val="20"/>
                <w:szCs w:val="20"/>
              </w:rPr>
              <w:t xml:space="preserve"> </w:t>
            </w:r>
            <w:r>
              <w:rPr>
                <w:rFonts w:ascii="Inter" w:hAnsi="Inter"/>
                <w:sz w:val="20"/>
                <w:szCs w:val="20"/>
              </w:rPr>
              <w:t>King’s</w:t>
            </w:r>
            <w:r w:rsidR="005A16C2" w:rsidRPr="006159AF">
              <w:rPr>
                <w:rFonts w:ascii="Inter" w:hAnsi="Inter"/>
                <w:sz w:val="20"/>
                <w:szCs w:val="20"/>
              </w:rPr>
              <w:t xml:space="preserve"> Road,</w:t>
            </w:r>
            <w:r>
              <w:rPr>
                <w:rFonts w:ascii="Inter" w:hAnsi="Inter"/>
                <w:sz w:val="20"/>
                <w:szCs w:val="20"/>
              </w:rPr>
              <w:t xml:space="preserve"> Darlington</w:t>
            </w:r>
            <w:r w:rsidR="005A16C2" w:rsidRPr="006159AF">
              <w:rPr>
                <w:rFonts w:ascii="Inter" w:hAnsi="Inter"/>
                <w:sz w:val="20"/>
                <w:szCs w:val="20"/>
              </w:rPr>
              <w:t xml:space="preserve">, </w:t>
            </w:r>
            <w:r>
              <w:rPr>
                <w:rFonts w:ascii="Inter" w:hAnsi="Inter"/>
                <w:sz w:val="20"/>
                <w:szCs w:val="20"/>
              </w:rPr>
              <w:t>DL99</w:t>
            </w:r>
            <w:r w:rsidR="005A16C2" w:rsidRPr="006159AF">
              <w:rPr>
                <w:rFonts w:ascii="Inter" w:hAnsi="Inter"/>
                <w:sz w:val="20"/>
                <w:szCs w:val="20"/>
              </w:rPr>
              <w:t xml:space="preserve"> 9</w:t>
            </w:r>
            <w:r>
              <w:rPr>
                <w:rFonts w:ascii="Inter" w:hAnsi="Inter"/>
                <w:sz w:val="20"/>
                <w:szCs w:val="20"/>
              </w:rPr>
              <w:t>ZZ</w:t>
            </w:r>
          </w:p>
        </w:tc>
      </w:tr>
      <w:tr w:rsidR="005A16C2" w14:paraId="5313ED3B" w14:textId="77777777" w:rsidTr="00EE2DF3">
        <w:trPr>
          <w:trHeight w:val="523"/>
        </w:trPr>
        <w:tc>
          <w:tcPr>
            <w:tcW w:w="5782" w:type="dxa"/>
            <w:vMerge/>
            <w:shd w:val="clear" w:color="auto" w:fill="A71121"/>
          </w:tcPr>
          <w:p w14:paraId="431F7CD6" w14:textId="77777777" w:rsidR="005A16C2" w:rsidRDefault="005A16C2" w:rsidP="00552262">
            <w:pPr>
              <w:ind w:left="-113"/>
              <w:rPr>
                <w:rFonts w:ascii="Times New Roman"/>
                <w:noProof/>
                <w:sz w:val="20"/>
                <w:lang w:eastAsia="zh-TW"/>
              </w:rPr>
            </w:pPr>
          </w:p>
        </w:tc>
        <w:tc>
          <w:tcPr>
            <w:tcW w:w="739" w:type="dxa"/>
            <w:shd w:val="clear" w:color="auto" w:fill="000000" w:themeFill="text1"/>
            <w:vAlign w:val="center"/>
          </w:tcPr>
          <w:p w14:paraId="2A04EFCA" w14:textId="77777777" w:rsidR="005A16C2" w:rsidRDefault="0091275C" w:rsidP="005A16C2">
            <w:r>
              <w:rPr>
                <w:noProof/>
              </w:rPr>
              <w:drawing>
                <wp:anchor distT="0" distB="0" distL="114300" distR="114300" simplePos="0" relativeHeight="251673600" behindDoc="0" locked="0" layoutInCell="1" allowOverlap="1" wp14:anchorId="731EB4EF" wp14:editId="7C103686">
                  <wp:simplePos x="0" y="0"/>
                  <wp:positionH relativeFrom="column">
                    <wp:posOffset>153035</wp:posOffset>
                  </wp:positionH>
                  <wp:positionV relativeFrom="paragraph">
                    <wp:posOffset>-635</wp:posOffset>
                  </wp:positionV>
                  <wp:extent cx="151130" cy="151130"/>
                  <wp:effectExtent l="0" t="0" r="1270" b="1270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0528" behindDoc="0" locked="0" layoutInCell="1" allowOverlap="1" wp14:anchorId="15089CB5" wp14:editId="06708022">
                  <wp:simplePos x="0" y="0"/>
                  <wp:positionH relativeFrom="column">
                    <wp:posOffset>155575</wp:posOffset>
                  </wp:positionH>
                  <wp:positionV relativeFrom="paragraph">
                    <wp:posOffset>-1026160</wp:posOffset>
                  </wp:positionV>
                  <wp:extent cx="158115" cy="151130"/>
                  <wp:effectExtent l="0" t="0" r="0" b="127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2576" behindDoc="0" locked="0" layoutInCell="1" allowOverlap="1" wp14:anchorId="24F04A8E" wp14:editId="3168F7E3">
                  <wp:simplePos x="0" y="0"/>
                  <wp:positionH relativeFrom="column">
                    <wp:posOffset>157480</wp:posOffset>
                  </wp:positionH>
                  <wp:positionV relativeFrom="paragraph">
                    <wp:posOffset>-661035</wp:posOffset>
                  </wp:positionV>
                  <wp:extent cx="151130" cy="151130"/>
                  <wp:effectExtent l="0" t="0" r="1270" b="127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1552" behindDoc="0" locked="0" layoutInCell="1" allowOverlap="1" wp14:anchorId="22FA9230" wp14:editId="01C7034C">
                  <wp:simplePos x="0" y="0"/>
                  <wp:positionH relativeFrom="column">
                    <wp:posOffset>158115</wp:posOffset>
                  </wp:positionH>
                  <wp:positionV relativeFrom="paragraph">
                    <wp:posOffset>-334645</wp:posOffset>
                  </wp:positionV>
                  <wp:extent cx="151130" cy="151130"/>
                  <wp:effectExtent l="0" t="0" r="1270" b="127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822" w:type="dxa"/>
            <w:shd w:val="clear" w:color="auto" w:fill="000000" w:themeFill="text1"/>
            <w:vAlign w:val="center"/>
          </w:tcPr>
          <w:p w14:paraId="1A6FEE41" w14:textId="6A22AAEE" w:rsidR="005A16C2" w:rsidRPr="006159AF" w:rsidRDefault="009F3A05" w:rsidP="005A16C2">
            <w:pPr>
              <w:rPr>
                <w:rFonts w:ascii="Inter" w:hAnsi="Inter"/>
                <w:sz w:val="20"/>
                <w:szCs w:val="20"/>
              </w:rPr>
            </w:pPr>
            <w:r>
              <w:rPr>
                <w:rFonts w:ascii="Inter" w:hAnsi="Inter"/>
                <w:sz w:val="20"/>
                <w:szCs w:val="20"/>
              </w:rPr>
              <w:t>l</w:t>
            </w:r>
            <w:r w:rsidR="005A16C2" w:rsidRPr="006159AF">
              <w:rPr>
                <w:rFonts w:ascii="Inter" w:hAnsi="Inter"/>
                <w:sz w:val="20"/>
                <w:szCs w:val="20"/>
              </w:rPr>
              <w:t>inkedin.com/in/</w:t>
            </w:r>
            <w:r w:rsidR="0001138F">
              <w:rPr>
                <w:rFonts w:ascii="Inter" w:hAnsi="Inter"/>
                <w:sz w:val="20"/>
                <w:szCs w:val="20"/>
              </w:rPr>
              <w:t>your-name</w:t>
            </w:r>
          </w:p>
        </w:tc>
      </w:tr>
      <w:tr w:rsidR="002969E2" w14:paraId="1C8167AE" w14:textId="77777777" w:rsidTr="00EE2DF3">
        <w:trPr>
          <w:trHeight w:val="261"/>
        </w:trPr>
        <w:tc>
          <w:tcPr>
            <w:tcW w:w="5782" w:type="dxa"/>
            <w:vMerge/>
            <w:shd w:val="clear" w:color="auto" w:fill="A71121"/>
          </w:tcPr>
          <w:p w14:paraId="3E80E46C" w14:textId="77777777" w:rsidR="002969E2" w:rsidRDefault="002969E2" w:rsidP="00552262">
            <w:pPr>
              <w:ind w:left="-113"/>
              <w:rPr>
                <w:rFonts w:ascii="Times New Roman"/>
                <w:noProof/>
                <w:sz w:val="20"/>
                <w:lang w:eastAsia="zh-TW"/>
              </w:rPr>
            </w:pPr>
          </w:p>
        </w:tc>
        <w:tc>
          <w:tcPr>
            <w:tcW w:w="5561" w:type="dxa"/>
            <w:gridSpan w:val="2"/>
            <w:shd w:val="clear" w:color="auto" w:fill="0D0D0D" w:themeFill="text1" w:themeFillTint="F2"/>
          </w:tcPr>
          <w:p w14:paraId="71C7E3F7" w14:textId="77777777" w:rsidR="002969E2" w:rsidRDefault="002969E2"/>
        </w:tc>
      </w:tr>
    </w:tbl>
    <w:p w14:paraId="2B7335E2" w14:textId="77777777" w:rsidR="00552262" w:rsidRDefault="00552262" w:rsidP="00552262">
      <w:pPr>
        <w:tabs>
          <w:tab w:val="left" w:pos="3398"/>
        </w:tabs>
        <w:rPr>
          <w:sz w:val="2"/>
          <w:szCs w:val="2"/>
        </w:rPr>
      </w:pPr>
    </w:p>
    <w:tbl>
      <w:tblPr>
        <w:tblStyle w:val="TableGrid"/>
        <w:tblW w:w="11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8366"/>
      </w:tblGrid>
      <w:tr w:rsidR="001446CC" w14:paraId="20ACA9F1" w14:textId="77777777" w:rsidTr="0030008B">
        <w:trPr>
          <w:trHeight w:val="475"/>
        </w:trPr>
        <w:tc>
          <w:tcPr>
            <w:tcW w:w="11343" w:type="dxa"/>
            <w:gridSpan w:val="2"/>
          </w:tcPr>
          <w:p w14:paraId="7DE6F75D" w14:textId="77777777" w:rsidR="001446CC" w:rsidRDefault="001446CC" w:rsidP="0030008B"/>
        </w:tc>
      </w:tr>
      <w:tr w:rsidR="001446CC" w14:paraId="738FABEB" w14:textId="77777777" w:rsidTr="0030008B">
        <w:trPr>
          <w:trHeight w:val="267"/>
        </w:trPr>
        <w:tc>
          <w:tcPr>
            <w:tcW w:w="11343" w:type="dxa"/>
            <w:gridSpan w:val="2"/>
          </w:tcPr>
          <w:p w14:paraId="1B003F78" w14:textId="77777777" w:rsidR="001446CC" w:rsidRDefault="001446CC" w:rsidP="0030008B"/>
        </w:tc>
      </w:tr>
      <w:tr w:rsidR="001446CC" w:rsidRPr="00521689" w14:paraId="71E09297" w14:textId="77777777" w:rsidTr="0030008B">
        <w:trPr>
          <w:trHeight w:val="12076"/>
        </w:trPr>
        <w:tc>
          <w:tcPr>
            <w:tcW w:w="2977" w:type="dxa"/>
          </w:tcPr>
          <w:p w14:paraId="69C34197" w14:textId="77777777" w:rsidR="001446CC" w:rsidRPr="00297B24" w:rsidRDefault="001446CC" w:rsidP="0030008B">
            <w:pPr>
              <w:spacing w:line="276" w:lineRule="auto"/>
              <w:rPr>
                <w:rFonts w:ascii="Inter" w:hAnsi="Inter"/>
                <w:b/>
                <w:bCs/>
              </w:rPr>
            </w:pPr>
            <w:r w:rsidRPr="00297B24">
              <w:rPr>
                <w:rFonts w:ascii="Inter" w:hAnsi="Inter"/>
                <w:b/>
                <w:bCs/>
              </w:rPr>
              <w:t>To</w:t>
            </w:r>
          </w:p>
          <w:p w14:paraId="02B83B5D" w14:textId="77777777" w:rsidR="001446CC" w:rsidRDefault="001446CC" w:rsidP="0030008B">
            <w:pPr>
              <w:spacing w:line="276" w:lineRule="auto"/>
              <w:rPr>
                <w:rFonts w:ascii="Inter" w:hAnsi="Inter"/>
              </w:rPr>
            </w:pPr>
          </w:p>
          <w:p w14:paraId="70CA1BC6" w14:textId="7D4DFAD4" w:rsidR="001446CC" w:rsidRPr="00521689" w:rsidRDefault="0001138F" w:rsidP="0030008B">
            <w:pPr>
              <w:spacing w:line="276" w:lineRule="auto"/>
              <w:rPr>
                <w:rFonts w:ascii="Inter" w:hAnsi="Inter"/>
              </w:rPr>
            </w:pPr>
            <w:r>
              <w:rPr>
                <w:rFonts w:ascii="Inter" w:hAnsi="Inter"/>
              </w:rPr>
              <w:t>Geoff Scott</w:t>
            </w:r>
          </w:p>
          <w:p w14:paraId="14987598" w14:textId="17FBAEC7" w:rsidR="001446CC" w:rsidRPr="00521689" w:rsidRDefault="0001138F" w:rsidP="0030008B">
            <w:pPr>
              <w:spacing w:line="276" w:lineRule="auto"/>
              <w:rPr>
                <w:rFonts w:ascii="Inter" w:hAnsi="Inter"/>
              </w:rPr>
            </w:pPr>
            <w:r>
              <w:rPr>
                <w:rFonts w:ascii="Inter" w:hAnsi="Inter"/>
              </w:rPr>
              <w:t>CV Genius</w:t>
            </w:r>
          </w:p>
          <w:p w14:paraId="3CC200B2" w14:textId="007E3CB4" w:rsidR="001446CC" w:rsidRPr="00521689" w:rsidRDefault="0001138F" w:rsidP="0030008B">
            <w:pPr>
              <w:spacing w:line="276" w:lineRule="auto"/>
              <w:rPr>
                <w:rFonts w:ascii="Inter" w:hAnsi="Inter"/>
              </w:rPr>
            </w:pPr>
            <w:r>
              <w:rPr>
                <w:rFonts w:ascii="Inter" w:hAnsi="Inter"/>
              </w:rPr>
              <w:t>47 Queen’s Street</w:t>
            </w:r>
            <w:r>
              <w:rPr>
                <w:rFonts w:ascii="Inter" w:hAnsi="Inter"/>
              </w:rPr>
              <w:br/>
              <w:t>Darlington</w:t>
            </w:r>
            <w:r>
              <w:rPr>
                <w:rFonts w:ascii="Inter" w:hAnsi="Inter"/>
              </w:rPr>
              <w:br/>
              <w:t>DL0 0AA</w:t>
            </w:r>
          </w:p>
          <w:p w14:paraId="4161DAB0" w14:textId="77777777" w:rsidR="001446CC" w:rsidRPr="00521689" w:rsidRDefault="001446CC" w:rsidP="0030008B">
            <w:pPr>
              <w:spacing w:line="276" w:lineRule="auto"/>
              <w:rPr>
                <w:rFonts w:ascii="Inter" w:hAnsi="Inter"/>
              </w:rPr>
            </w:pPr>
          </w:p>
          <w:p w14:paraId="620F5F7D" w14:textId="5438E745" w:rsidR="001446CC" w:rsidRPr="00521689" w:rsidRDefault="001446CC" w:rsidP="0030008B">
            <w:pPr>
              <w:spacing w:line="276" w:lineRule="auto"/>
              <w:rPr>
                <w:rFonts w:ascii="Inter" w:hAnsi="Inter"/>
              </w:rPr>
            </w:pPr>
            <w:r w:rsidRPr="00521689">
              <w:rPr>
                <w:rFonts w:ascii="Inter" w:hAnsi="Inter"/>
              </w:rPr>
              <w:t>3</w:t>
            </w:r>
            <w:r w:rsidR="0001138F">
              <w:rPr>
                <w:rFonts w:ascii="Inter" w:hAnsi="Inter"/>
              </w:rPr>
              <w:t>1</w:t>
            </w:r>
            <w:r w:rsidRPr="00521689">
              <w:rPr>
                <w:rFonts w:ascii="Inter" w:hAnsi="Inter"/>
              </w:rPr>
              <w:t xml:space="preserve"> </w:t>
            </w:r>
            <w:r w:rsidR="0001138F">
              <w:rPr>
                <w:rFonts w:ascii="Inter" w:hAnsi="Inter"/>
              </w:rPr>
              <w:t>August</w:t>
            </w:r>
            <w:r w:rsidRPr="00521689">
              <w:rPr>
                <w:rFonts w:ascii="Inter" w:hAnsi="Inter"/>
              </w:rPr>
              <w:t xml:space="preserve"> 20</w:t>
            </w:r>
            <w:r w:rsidR="0001138F">
              <w:rPr>
                <w:rFonts w:ascii="Inter" w:hAnsi="Inter"/>
              </w:rPr>
              <w:t>XX</w:t>
            </w:r>
          </w:p>
        </w:tc>
        <w:tc>
          <w:tcPr>
            <w:tcW w:w="8366" w:type="dxa"/>
          </w:tcPr>
          <w:p w14:paraId="02CF182E" w14:textId="77777777" w:rsidR="001446CC" w:rsidRPr="00521689" w:rsidRDefault="001446CC" w:rsidP="0030008B">
            <w:pPr>
              <w:spacing w:line="360" w:lineRule="auto"/>
              <w:rPr>
                <w:rFonts w:ascii="Inter" w:hAnsi="Inter"/>
              </w:rPr>
            </w:pPr>
            <w:r w:rsidRPr="00521689">
              <w:rPr>
                <w:rFonts w:ascii="Inter" w:hAnsi="Inter"/>
              </w:rPr>
              <w:t>Dear [Mr/Ms/Mx] [Contact Person’s Name],</w:t>
            </w:r>
          </w:p>
          <w:p w14:paraId="5DDF410D" w14:textId="77777777" w:rsidR="001446CC" w:rsidRPr="00521689" w:rsidRDefault="001446CC" w:rsidP="0030008B">
            <w:pPr>
              <w:spacing w:line="360" w:lineRule="auto"/>
              <w:rPr>
                <w:rFonts w:ascii="Inter" w:hAnsi="Inter"/>
              </w:rPr>
            </w:pPr>
          </w:p>
          <w:p w14:paraId="22F394C1" w14:textId="368E04CC" w:rsidR="0001138F" w:rsidRPr="0001138F" w:rsidRDefault="0001138F" w:rsidP="0001138F">
            <w:pPr>
              <w:spacing w:line="360" w:lineRule="auto"/>
              <w:rPr>
                <w:rFonts w:ascii="Inter" w:hAnsi="Inter"/>
                <w:lang w:val="en-GB"/>
              </w:rPr>
            </w:pPr>
            <w:r w:rsidRPr="0001138F">
              <w:rPr>
                <w:rFonts w:ascii="Inter" w:hAnsi="Inter"/>
                <w:lang w:val="en-GB"/>
              </w:rPr>
              <w:t xml:space="preserve">I'm excited to apply for the Copywriter position at </w:t>
            </w:r>
            <w:r>
              <w:rPr>
                <w:rFonts w:ascii="Inter" w:hAnsi="Inter"/>
                <w:lang w:val="en-GB"/>
              </w:rPr>
              <w:t>CV Genius</w:t>
            </w:r>
            <w:r w:rsidRPr="0001138F">
              <w:rPr>
                <w:rFonts w:ascii="Inter" w:hAnsi="Inter"/>
                <w:lang w:val="en-GB"/>
              </w:rPr>
              <w:t>. With over six years of experience crafting compelling, SEO-optimised content across web, print, and social media platforms, I'm passionate about delivering creative solutions that resonate with audiences and drive measurable results.</w:t>
            </w:r>
          </w:p>
          <w:p w14:paraId="759E73C5" w14:textId="77777777" w:rsidR="0001138F" w:rsidRPr="0001138F" w:rsidRDefault="0001138F" w:rsidP="0001138F">
            <w:pPr>
              <w:spacing w:line="360" w:lineRule="auto"/>
              <w:rPr>
                <w:rFonts w:ascii="Inter" w:hAnsi="Inter"/>
                <w:lang w:val="en-GB"/>
              </w:rPr>
            </w:pPr>
          </w:p>
          <w:p w14:paraId="5ACC4D97" w14:textId="05D9ED6F" w:rsidR="0001138F" w:rsidRPr="0001138F" w:rsidRDefault="0001138F" w:rsidP="0001138F">
            <w:pPr>
              <w:spacing w:line="360" w:lineRule="auto"/>
              <w:rPr>
                <w:rFonts w:ascii="Inter" w:hAnsi="Inter"/>
                <w:lang w:val="en-GB"/>
              </w:rPr>
            </w:pPr>
            <w:r w:rsidRPr="0001138F">
              <w:rPr>
                <w:rFonts w:ascii="Inter" w:hAnsi="Inter"/>
                <w:lang w:val="en-GB"/>
              </w:rPr>
              <w:t xml:space="preserve">In my current role at Wallmans, I've increased organic search traffic by 60% through targeted keyword strategies, while my creative campaigns boosted annual sales by 47%. At Artisan du Chocolat, I collaborated with design teams to elevate customer engagement, improving Google reviews from </w:t>
            </w:r>
            <w:r w:rsidR="009F3A05">
              <w:rPr>
                <w:rFonts w:ascii="Inter" w:hAnsi="Inter"/>
                <w:lang w:val="en-GB"/>
              </w:rPr>
              <w:t>3</w:t>
            </w:r>
            <w:r w:rsidRPr="0001138F">
              <w:rPr>
                <w:rFonts w:ascii="Inter" w:hAnsi="Inter"/>
                <w:lang w:val="en-GB"/>
              </w:rPr>
              <w:t xml:space="preserve">.3/5 to 4.2/5 in just three months. My ability to reflect brand identity is further exemplified by my success at Apricot, where I developed landing page content that raised conversion rates by </w:t>
            </w:r>
            <w:r w:rsidR="009F3A05">
              <w:rPr>
                <w:rFonts w:ascii="Inter" w:hAnsi="Inter"/>
                <w:lang w:val="en-GB"/>
              </w:rPr>
              <w:t>2</w:t>
            </w:r>
            <w:r w:rsidRPr="0001138F">
              <w:rPr>
                <w:rFonts w:ascii="Inter" w:hAnsi="Inter"/>
                <w:lang w:val="en-GB"/>
              </w:rPr>
              <w:t>7% within four months.</w:t>
            </w:r>
          </w:p>
          <w:p w14:paraId="6AC991D0" w14:textId="77777777" w:rsidR="0001138F" w:rsidRPr="0001138F" w:rsidRDefault="0001138F" w:rsidP="0001138F">
            <w:pPr>
              <w:spacing w:line="360" w:lineRule="auto"/>
              <w:rPr>
                <w:rFonts w:ascii="Inter" w:hAnsi="Inter"/>
                <w:lang w:val="en-GB"/>
              </w:rPr>
            </w:pPr>
          </w:p>
          <w:p w14:paraId="51EBD159" w14:textId="77777777" w:rsidR="0001138F" w:rsidRPr="0001138F" w:rsidRDefault="0001138F" w:rsidP="0001138F">
            <w:pPr>
              <w:spacing w:line="360" w:lineRule="auto"/>
              <w:rPr>
                <w:rFonts w:ascii="Inter" w:hAnsi="Inter"/>
                <w:lang w:val="en-GB"/>
              </w:rPr>
            </w:pPr>
            <w:r w:rsidRPr="0001138F">
              <w:rPr>
                <w:rFonts w:ascii="Inter" w:hAnsi="Inter"/>
                <w:lang w:val="en-GB"/>
              </w:rPr>
              <w:t>I bring expertise in SEO, keyword research, Google Analytics, and content management systems, alongside a flair for storytelling and an eye for detail. Fluent in English and Spanish, I thrive in collaborative environments and am committed to delivering content that aligns with brand values and marketing objectives.</w:t>
            </w:r>
          </w:p>
          <w:p w14:paraId="5ECB15AD" w14:textId="77777777" w:rsidR="0001138F" w:rsidRPr="0001138F" w:rsidRDefault="0001138F" w:rsidP="0001138F">
            <w:pPr>
              <w:spacing w:line="360" w:lineRule="auto"/>
              <w:rPr>
                <w:rFonts w:ascii="Inter" w:hAnsi="Inter"/>
                <w:lang w:val="en-GB"/>
              </w:rPr>
            </w:pPr>
          </w:p>
          <w:p w14:paraId="300B7F97" w14:textId="70791A82" w:rsidR="0001138F" w:rsidRPr="0001138F" w:rsidRDefault="0001138F" w:rsidP="0001138F">
            <w:pPr>
              <w:spacing w:line="360" w:lineRule="auto"/>
              <w:rPr>
                <w:rFonts w:ascii="Inter" w:hAnsi="Inter"/>
                <w:lang w:val="en-GB"/>
              </w:rPr>
            </w:pPr>
            <w:r w:rsidRPr="0001138F">
              <w:rPr>
                <w:rFonts w:ascii="Inter" w:hAnsi="Inter"/>
                <w:lang w:val="en-GB"/>
              </w:rPr>
              <w:t xml:space="preserve">I'd be thrilled to bring my skills to </w:t>
            </w:r>
            <w:r>
              <w:rPr>
                <w:rFonts w:ascii="Inter" w:hAnsi="Inter"/>
                <w:lang w:val="en-GB"/>
              </w:rPr>
              <w:t>CV Genius</w:t>
            </w:r>
            <w:r w:rsidRPr="0001138F">
              <w:rPr>
                <w:rFonts w:ascii="Inter" w:hAnsi="Inter"/>
                <w:lang w:val="en-GB"/>
              </w:rPr>
              <w:t xml:space="preserve"> and support your mission to engage and inspire your audience. Thank you for considering my application — I'd welcome the opportunity to discuss how I can contribute to your team.</w:t>
            </w:r>
          </w:p>
          <w:p w14:paraId="62E6DA40" w14:textId="77777777" w:rsidR="001446CC" w:rsidRPr="0001138F" w:rsidRDefault="001446CC" w:rsidP="0030008B">
            <w:pPr>
              <w:spacing w:line="360" w:lineRule="auto"/>
              <w:rPr>
                <w:rFonts w:ascii="Inter" w:hAnsi="Inter"/>
                <w:lang w:val="en-GB"/>
              </w:rPr>
            </w:pPr>
          </w:p>
          <w:p w14:paraId="4D4FA76F" w14:textId="77777777" w:rsidR="001446CC" w:rsidRDefault="001446CC" w:rsidP="0030008B">
            <w:pPr>
              <w:spacing w:line="360" w:lineRule="auto"/>
              <w:rPr>
                <w:rFonts w:ascii="Inter" w:hAnsi="Inter"/>
              </w:rPr>
            </w:pPr>
            <w:r w:rsidRPr="00521689">
              <w:rPr>
                <w:rFonts w:ascii="Inter" w:hAnsi="Inter"/>
              </w:rPr>
              <w:t>Yours sincerely,</w:t>
            </w:r>
          </w:p>
          <w:p w14:paraId="2FB267CE" w14:textId="77777777" w:rsidR="0001138F" w:rsidRPr="00521689" w:rsidRDefault="0001138F" w:rsidP="0030008B">
            <w:pPr>
              <w:spacing w:line="360" w:lineRule="auto"/>
              <w:rPr>
                <w:rFonts w:ascii="Inter" w:hAnsi="Inter"/>
              </w:rPr>
            </w:pPr>
          </w:p>
          <w:p w14:paraId="03D73388" w14:textId="4E1B1E2F" w:rsidR="001446CC" w:rsidRPr="00521689" w:rsidRDefault="0001138F" w:rsidP="0030008B">
            <w:pPr>
              <w:spacing w:line="360" w:lineRule="auto"/>
              <w:rPr>
                <w:rFonts w:ascii="Inter" w:hAnsi="Inter"/>
              </w:rPr>
            </w:pPr>
            <w:r>
              <w:rPr>
                <w:rFonts w:ascii="Inter" w:hAnsi="Inter"/>
              </w:rPr>
              <w:t>(Your Name)</w:t>
            </w:r>
          </w:p>
        </w:tc>
      </w:tr>
      <w:tr w:rsidR="001446CC" w14:paraId="4A45D5ED" w14:textId="77777777" w:rsidTr="0030008B">
        <w:trPr>
          <w:trHeight w:val="13029"/>
        </w:trPr>
        <w:tc>
          <w:tcPr>
            <w:tcW w:w="11343" w:type="dxa"/>
            <w:gridSpan w:val="2"/>
            <w:tcMar>
              <w:top w:w="567" w:type="dxa"/>
              <w:left w:w="567" w:type="dxa"/>
              <w:bottom w:w="567" w:type="dxa"/>
              <w:right w:w="567" w:type="dxa"/>
            </w:tcMar>
          </w:tcPr>
          <w:p w14:paraId="4F648ECF" w14:textId="77777777" w:rsidR="001446CC" w:rsidRDefault="001446CC" w:rsidP="0030008B">
            <w:pPr>
              <w:pStyle w:val="NormalWeb"/>
              <w:spacing w:before="0" w:beforeAutospacing="0" w:after="0" w:afterAutospacing="0"/>
              <w:jc w:val="right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Poppins" w:hAnsi="Poppins" w:cs="Poppins"/>
                <w:b/>
                <w:bCs/>
                <w:noProof/>
                <w:color w:val="000000"/>
                <w:sz w:val="40"/>
                <w:szCs w:val="40"/>
              </w:rPr>
              <w:lastRenderedPageBreak/>
              <w:drawing>
                <wp:inline distT="0" distB="0" distL="0" distR="0" wp14:anchorId="4AD63581" wp14:editId="16CF66DE">
                  <wp:extent cx="1410790" cy="228600"/>
                  <wp:effectExtent l="0" t="0" r="0" b="0"/>
                  <wp:docPr id="22" name="Picture 22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2" descr="Logo&#10;&#10;Description automatically generated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6543" cy="2668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FC78106" w14:textId="77777777" w:rsidR="001446CC" w:rsidRDefault="001446CC" w:rsidP="0030008B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03ADBD9E" w14:textId="77777777" w:rsidR="001446CC" w:rsidRDefault="001446CC" w:rsidP="0030008B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3B50023B" w14:textId="77777777" w:rsidR="001446CC" w:rsidRPr="009B1E50" w:rsidRDefault="001446CC" w:rsidP="0030008B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40"/>
                <w:szCs w:val="40"/>
              </w:rPr>
              <w:t>Dear Reader,</w:t>
            </w:r>
          </w:p>
          <w:p w14:paraId="0772753E" w14:textId="77777777" w:rsidR="001446CC" w:rsidRPr="009B1E50" w:rsidRDefault="001446CC" w:rsidP="0030008B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color w:val="404040" w:themeColor="text1" w:themeTint="BF"/>
                <w:sz w:val="22"/>
                <w:szCs w:val="22"/>
              </w:rPr>
              <w:t> </w:t>
            </w:r>
          </w:p>
          <w:p w14:paraId="4D087CE7" w14:textId="77777777" w:rsidR="001446CC" w:rsidRPr="00EB4FBF" w:rsidRDefault="001446CC" w:rsidP="0030008B">
            <w:pPr>
              <w:pStyle w:val="NormalWeb"/>
              <w:spacing w:before="0" w:beforeAutospacing="0" w:after="0" w:afterAutospacing="0" w:line="276" w:lineRule="auto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CC13CE">
              <w:rPr>
                <w:rFonts w:ascii="Poppins" w:hAnsi="Poppins" w:cs="Poppins"/>
                <w:sz w:val="20"/>
                <w:szCs w:val="20"/>
              </w:rPr>
              <w:t xml:space="preserve">If you’re struggling to write your cover letter, don’t worry. You’re in good company – everyone struggles with it. For a high-quality cover letter that help you find a job, we recommend </w:t>
            </w:r>
            <w:hyperlink r:id="rId13" w:history="1">
              <w:r w:rsidRPr="00CC13CE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consulting the certified experts at Resume Writer Direct</w:t>
              </w:r>
            </w:hyperlink>
            <w:r w:rsidRPr="00CC13CE">
              <w:rPr>
                <w:rFonts w:ascii="Poppins" w:hAnsi="Poppins" w:cs="Poppins"/>
                <w:color w:val="EF7855"/>
                <w:sz w:val="20"/>
                <w:szCs w:val="20"/>
              </w:rPr>
              <w:t>.</w:t>
            </w:r>
            <w:r w:rsidRPr="00CC13CE">
              <w:rPr>
                <w:rFonts w:ascii="Poppins" w:hAnsi="Poppins" w:cs="Poppins"/>
                <w:sz w:val="20"/>
                <w:szCs w:val="20"/>
              </w:rPr>
              <w:t xml:space="preserve"> (Yes, they can also help you with your CV!)</w:t>
            </w:r>
          </w:p>
          <w:p w14:paraId="59AC784B" w14:textId="77777777" w:rsidR="001446CC" w:rsidRPr="00EB4FBF" w:rsidRDefault="001446CC" w:rsidP="0030008B">
            <w:pPr>
              <w:rPr>
                <w:color w:val="404040" w:themeColor="text1" w:themeTint="BF"/>
                <w:sz w:val="20"/>
                <w:szCs w:val="20"/>
              </w:rPr>
            </w:pPr>
          </w:p>
          <w:p w14:paraId="488FAEEF" w14:textId="77777777" w:rsidR="001446CC" w:rsidRDefault="001446CC" w:rsidP="0030008B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  <w:r w:rsidRPr="00CC13CE">
              <w:rPr>
                <w:rFonts w:ascii="Poppins" w:hAnsi="Poppins" w:cs="Poppins"/>
                <w:sz w:val="20"/>
                <w:szCs w:val="20"/>
              </w:rPr>
              <w:t>Or, here’s some other content that might help you finish your cover letter.</w:t>
            </w:r>
          </w:p>
          <w:p w14:paraId="4B36F0EC" w14:textId="77777777" w:rsidR="001446CC" w:rsidRPr="00CC13CE" w:rsidRDefault="001446CC" w:rsidP="0030008B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15C56F5E" w14:textId="77777777" w:rsidR="001446CC" w:rsidRPr="00B50669" w:rsidRDefault="001446CC" w:rsidP="0030008B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4" w:history="1">
              <w:r w:rsidRPr="00B50669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Cover Letter Builder</w:t>
              </w:r>
            </w:hyperlink>
          </w:p>
          <w:p w14:paraId="524E36A0" w14:textId="77777777" w:rsidR="001446CC" w:rsidRPr="00B50669" w:rsidRDefault="001446CC" w:rsidP="0030008B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5" w:history="1">
              <w:r w:rsidRPr="00B50669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How to Write a Cover Letter</w:t>
              </w:r>
            </w:hyperlink>
          </w:p>
          <w:p w14:paraId="1D926AEC" w14:textId="77777777" w:rsidR="001446CC" w:rsidRPr="00B50669" w:rsidRDefault="001446CC" w:rsidP="0030008B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6" w:history="1">
              <w:r w:rsidRPr="00B50669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Cover Letter Examples by Industry</w:t>
              </w:r>
            </w:hyperlink>
          </w:p>
          <w:p w14:paraId="151CAE90" w14:textId="77777777" w:rsidR="001446CC" w:rsidRPr="00CC13CE" w:rsidRDefault="001446CC" w:rsidP="0030008B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08618117" w14:textId="77777777" w:rsidR="001446CC" w:rsidRPr="00CC13CE" w:rsidRDefault="001446CC" w:rsidP="0030008B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  <w:r w:rsidRPr="00CC13CE">
              <w:rPr>
                <w:rFonts w:ascii="Poppins" w:hAnsi="Poppins" w:cs="Poppins"/>
                <w:sz w:val="20"/>
                <w:szCs w:val="20"/>
              </w:rPr>
              <w:t>Oh, and by the way, you’re also going to need a CV.</w:t>
            </w:r>
          </w:p>
          <w:p w14:paraId="1FA1FA5E" w14:textId="77777777" w:rsidR="001446CC" w:rsidRPr="00CC13CE" w:rsidRDefault="001446CC" w:rsidP="0030008B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240EA5AB" w14:textId="77777777" w:rsidR="001446CC" w:rsidRPr="00B50669" w:rsidRDefault="001446CC" w:rsidP="0030008B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7" w:history="1">
              <w:r w:rsidRPr="00B50669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Free CV Builder</w:t>
              </w:r>
            </w:hyperlink>
          </w:p>
          <w:p w14:paraId="60F64977" w14:textId="77777777" w:rsidR="001446CC" w:rsidRPr="00B50669" w:rsidRDefault="001446CC" w:rsidP="0030008B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8" w:history="1">
              <w:r w:rsidRPr="00B50669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How to Write a CV</w:t>
              </w:r>
            </w:hyperlink>
          </w:p>
          <w:p w14:paraId="636D4AD9" w14:textId="77777777" w:rsidR="001446CC" w:rsidRPr="00B50669" w:rsidRDefault="001446CC" w:rsidP="0030008B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9" w:history="1">
              <w:r w:rsidRPr="00B50669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CV Examples by Industry</w:t>
              </w:r>
            </w:hyperlink>
          </w:p>
          <w:p w14:paraId="72DD40E5" w14:textId="77777777" w:rsidR="001446CC" w:rsidRPr="00EB4FBF" w:rsidRDefault="001446CC" w:rsidP="0030008B">
            <w:pPr>
              <w:pStyle w:val="NormalWeb"/>
              <w:spacing w:before="0" w:beforeAutospacing="0" w:after="0" w:afterAutospacing="0"/>
              <w:ind w:left="697" w:right="578"/>
              <w:rPr>
                <w:rFonts w:ascii="Poppins" w:hAnsi="Poppins" w:cs="Poppins"/>
                <w:color w:val="EF7855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EF7855"/>
                <w:sz w:val="20"/>
                <w:szCs w:val="20"/>
              </w:rPr>
              <w:t> </w:t>
            </w:r>
          </w:p>
          <w:p w14:paraId="2D0F77C5" w14:textId="77777777" w:rsidR="001446CC" w:rsidRPr="00EB4FBF" w:rsidRDefault="001446CC" w:rsidP="0030008B">
            <w:pPr>
              <w:pStyle w:val="NormalWeb"/>
              <w:spacing w:before="0" w:beforeAutospacing="0" w:after="0" w:afterAutospacing="0"/>
              <w:ind w:left="700" w:right="580"/>
              <w:rPr>
                <w:sz w:val="20"/>
                <w:szCs w:val="20"/>
              </w:rPr>
            </w:pPr>
          </w:p>
          <w:p w14:paraId="45728DAB" w14:textId="77777777" w:rsidR="001446CC" w:rsidRPr="00EB4FBF" w:rsidRDefault="001446CC" w:rsidP="0030008B">
            <w:pPr>
              <w:pStyle w:val="NormalWeb"/>
              <w:spacing w:before="0" w:beforeAutospacing="0" w:after="0" w:afterAutospacing="0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404040" w:themeColor="text1" w:themeTint="BF"/>
                <w:sz w:val="20"/>
                <w:szCs w:val="20"/>
              </w:rPr>
              <w:t>Best regards,</w:t>
            </w:r>
          </w:p>
          <w:p w14:paraId="56B1AF70" w14:textId="77777777" w:rsidR="001446CC" w:rsidRPr="009B1E50" w:rsidRDefault="001446CC" w:rsidP="0030008B">
            <w:pPr>
              <w:rPr>
                <w:color w:val="404040" w:themeColor="text1" w:themeTint="BF"/>
              </w:rPr>
            </w:pPr>
          </w:p>
          <w:p w14:paraId="79A43F1D" w14:textId="77777777" w:rsidR="001446CC" w:rsidRDefault="001446CC" w:rsidP="0030008B">
            <w:pPr>
              <w:pStyle w:val="NormalWeb"/>
              <w:spacing w:before="0" w:beforeAutospacing="0" w:after="0" w:afterAutospacing="0"/>
              <w:ind w:left="745"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  <w:r w:rsidRPr="009B1E50">
              <w:rPr>
                <w:noProof/>
                <w:color w:val="404040" w:themeColor="text1" w:themeTint="BF"/>
              </w:rPr>
              <w:drawing>
                <wp:inline distT="0" distB="0" distL="0" distR="0" wp14:anchorId="2DAA0454" wp14:editId="524BB060">
                  <wp:extent cx="2717800" cy="482600"/>
                  <wp:effectExtent l="0" t="0" r="0" b="0"/>
                  <wp:docPr id="23" name="Picture 23" descr="Ic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3" descr="Icon&#10;&#10;Description automatically generated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7800" cy="48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D163D2A" w14:textId="77777777" w:rsidR="001446CC" w:rsidRDefault="001446CC" w:rsidP="0030008B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49353106" w14:textId="77777777" w:rsidR="001446CC" w:rsidRPr="00AA6360" w:rsidRDefault="001446CC" w:rsidP="0030008B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18A698EF" w14:textId="77777777" w:rsidR="001446CC" w:rsidRDefault="001446CC" w:rsidP="0030008B"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IMPORTANT:</w:t>
            </w:r>
            <w:r w:rsidRPr="009B1E50">
              <w:rPr>
                <w:rFonts w:ascii="Poppins" w:hAnsi="Poppins" w:cs="Poppins"/>
                <w:color w:val="404040" w:themeColor="text1" w:themeTint="BF"/>
                <w:sz w:val="16"/>
                <w:szCs w:val="16"/>
              </w:rPr>
              <w:t xml:space="preserve"> </w:t>
            </w:r>
            <w:r>
              <w:rPr>
                <w:rFonts w:ascii="Poppins" w:hAnsi="Poppins" w:cs="Poppins"/>
                <w:color w:val="939DA5"/>
                <w:sz w:val="16"/>
                <w:szCs w:val="16"/>
              </w:rPr>
              <w:t>To delete this page, right-click on the page and click “Delete Rows”</w:t>
            </w:r>
          </w:p>
        </w:tc>
      </w:tr>
    </w:tbl>
    <w:p w14:paraId="742CBB6A" w14:textId="77777777" w:rsidR="001446CC" w:rsidRPr="001446CC" w:rsidRDefault="001446CC" w:rsidP="001446CC">
      <w:pPr>
        <w:rPr>
          <w:sz w:val="2"/>
          <w:szCs w:val="2"/>
        </w:rPr>
      </w:pPr>
    </w:p>
    <w:sectPr w:rsidR="001446CC" w:rsidRPr="001446CC" w:rsidSect="00A82F40">
      <w:headerReference w:type="even" r:id="rId21"/>
      <w:headerReference w:type="default" r:id="rId22"/>
      <w:headerReference w:type="first" r:id="rId23"/>
      <w:pgSz w:w="11906" w:h="16838" w:code="9"/>
      <w:pgMar w:top="284" w:right="284" w:bottom="0" w:left="28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456CB" w14:textId="77777777" w:rsidR="00516C36" w:rsidRDefault="00516C36" w:rsidP="00555DCA">
      <w:pPr>
        <w:spacing w:after="0" w:line="240" w:lineRule="auto"/>
      </w:pPr>
      <w:r>
        <w:separator/>
      </w:r>
    </w:p>
  </w:endnote>
  <w:endnote w:type="continuationSeparator" w:id="0">
    <w:p w14:paraId="0BF70667" w14:textId="77777777" w:rsidR="00516C36" w:rsidRDefault="00516C36" w:rsidP="00555D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ter">
    <w:panose1 w:val="020B0604020202020204"/>
    <w:charset w:val="00"/>
    <w:family w:val="auto"/>
    <w:pitch w:val="variable"/>
    <w:sig w:usb0="E00002FF" w:usb1="1200A1FF" w:usb2="00000001" w:usb3="00000000" w:csb0="0000019F" w:csb1="00000000"/>
  </w:font>
  <w:font w:name="Poppins">
    <w:panose1 w:val="00000500000000000000"/>
    <w:charset w:val="4D"/>
    <w:family w:val="auto"/>
    <w:pitch w:val="variable"/>
    <w:sig w:usb0="00008007" w:usb1="00000000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C0D15" w14:textId="77777777" w:rsidR="00516C36" w:rsidRDefault="00516C36" w:rsidP="00555DCA">
      <w:pPr>
        <w:spacing w:after="0" w:line="240" w:lineRule="auto"/>
      </w:pPr>
      <w:r>
        <w:separator/>
      </w:r>
    </w:p>
  </w:footnote>
  <w:footnote w:type="continuationSeparator" w:id="0">
    <w:p w14:paraId="6E3CF92E" w14:textId="77777777" w:rsidR="00516C36" w:rsidRDefault="00516C36" w:rsidP="00555D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E8D09" w14:textId="77777777" w:rsidR="00555DCA" w:rsidRDefault="00555D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4BD33" w14:textId="77777777" w:rsidR="00555DCA" w:rsidRPr="0021108E" w:rsidRDefault="00555DCA">
    <w:pPr>
      <w:pStyle w:val="Head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85A29" w14:textId="77777777" w:rsidR="00555DCA" w:rsidRDefault="00555D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075D7"/>
    <w:multiLevelType w:val="hybridMultilevel"/>
    <w:tmpl w:val="EF2E5C90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" w15:restartNumberingAfterBreak="0">
    <w:nsid w:val="1F7052BA"/>
    <w:multiLevelType w:val="multilevel"/>
    <w:tmpl w:val="F1DC3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2D6EFE"/>
    <w:multiLevelType w:val="hybridMultilevel"/>
    <w:tmpl w:val="877C27DE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3" w15:restartNumberingAfterBreak="0">
    <w:nsid w:val="36C85D7E"/>
    <w:multiLevelType w:val="multilevel"/>
    <w:tmpl w:val="C7406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1521726"/>
    <w:multiLevelType w:val="hybridMultilevel"/>
    <w:tmpl w:val="8D9C2ED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4389911">
    <w:abstractNumId w:val="4"/>
  </w:num>
  <w:num w:numId="2" w16cid:durableId="327102019">
    <w:abstractNumId w:val="3"/>
  </w:num>
  <w:num w:numId="3" w16cid:durableId="173305414">
    <w:abstractNumId w:val="1"/>
  </w:num>
  <w:num w:numId="4" w16cid:durableId="1766262197">
    <w:abstractNumId w:val="2"/>
  </w:num>
  <w:num w:numId="5" w16cid:durableId="1290932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isplayBackgroundShape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0BC"/>
    <w:rsid w:val="0001138F"/>
    <w:rsid w:val="00041A32"/>
    <w:rsid w:val="00080544"/>
    <w:rsid w:val="00094286"/>
    <w:rsid w:val="00107B92"/>
    <w:rsid w:val="001318B5"/>
    <w:rsid w:val="001446CC"/>
    <w:rsid w:val="001E375A"/>
    <w:rsid w:val="001E53B3"/>
    <w:rsid w:val="0021108E"/>
    <w:rsid w:val="002638A5"/>
    <w:rsid w:val="002869C5"/>
    <w:rsid w:val="00290E1E"/>
    <w:rsid w:val="002969E2"/>
    <w:rsid w:val="00297B24"/>
    <w:rsid w:val="003000B9"/>
    <w:rsid w:val="00330694"/>
    <w:rsid w:val="003746B6"/>
    <w:rsid w:val="003A1F64"/>
    <w:rsid w:val="003C2935"/>
    <w:rsid w:val="004425D6"/>
    <w:rsid w:val="00483A1A"/>
    <w:rsid w:val="00516C36"/>
    <w:rsid w:val="00552262"/>
    <w:rsid w:val="00555DCA"/>
    <w:rsid w:val="005A16C2"/>
    <w:rsid w:val="005A7E4D"/>
    <w:rsid w:val="005E2E95"/>
    <w:rsid w:val="006159AF"/>
    <w:rsid w:val="00631B69"/>
    <w:rsid w:val="0067204C"/>
    <w:rsid w:val="006B78BF"/>
    <w:rsid w:val="006E09D1"/>
    <w:rsid w:val="00777F8C"/>
    <w:rsid w:val="00846D0A"/>
    <w:rsid w:val="008E6BCA"/>
    <w:rsid w:val="008F0E80"/>
    <w:rsid w:val="008F3EB7"/>
    <w:rsid w:val="0091275C"/>
    <w:rsid w:val="009260D3"/>
    <w:rsid w:val="00930CF1"/>
    <w:rsid w:val="009805A9"/>
    <w:rsid w:val="009F3A05"/>
    <w:rsid w:val="00A14B2C"/>
    <w:rsid w:val="00A82F40"/>
    <w:rsid w:val="00AA780F"/>
    <w:rsid w:val="00AB7032"/>
    <w:rsid w:val="00B6506D"/>
    <w:rsid w:val="00B67A7B"/>
    <w:rsid w:val="00BA1FD4"/>
    <w:rsid w:val="00BB53C8"/>
    <w:rsid w:val="00BB7FD1"/>
    <w:rsid w:val="00C765E7"/>
    <w:rsid w:val="00C939FE"/>
    <w:rsid w:val="00CA2900"/>
    <w:rsid w:val="00D32D51"/>
    <w:rsid w:val="00D47363"/>
    <w:rsid w:val="00D6467F"/>
    <w:rsid w:val="00D67A81"/>
    <w:rsid w:val="00D70A81"/>
    <w:rsid w:val="00DD7C8F"/>
    <w:rsid w:val="00E60E94"/>
    <w:rsid w:val="00EE2DF3"/>
    <w:rsid w:val="00F13DF6"/>
    <w:rsid w:val="00F82533"/>
    <w:rsid w:val="00F82EE5"/>
    <w:rsid w:val="00FA20BC"/>
    <w:rsid w:val="00F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F4774B"/>
  <w15:chartTrackingRefBased/>
  <w15:docId w15:val="{2129A4C8-52BC-504B-AC66-10A5917C3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650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F82EE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E2E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styleId="Hyperlink">
    <w:name w:val="Hyperlink"/>
    <w:basedOn w:val="DefaultParagraphFont"/>
    <w:uiPriority w:val="99"/>
    <w:semiHidden/>
    <w:unhideWhenUsed/>
    <w:rsid w:val="005E2E9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555D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5DCA"/>
  </w:style>
  <w:style w:type="paragraph" w:styleId="Footer">
    <w:name w:val="footer"/>
    <w:basedOn w:val="Normal"/>
    <w:link w:val="FooterChar"/>
    <w:uiPriority w:val="99"/>
    <w:unhideWhenUsed/>
    <w:rsid w:val="00555D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5D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resumewriterdirect.com/cover-letter/?utm_source=CL_Word_Doc&amp;utm_medium=RWD_Link&amp;utm_campaign=RG_Downloads" TargetMode="External"/><Relationship Id="rId18" Type="http://schemas.openxmlformats.org/officeDocument/2006/relationships/hyperlink" Target="https://resumegenius.com/how-to-write-a-resume?utm_source=CL_Word_Doc&amp;utm_medium=How_to_Write_Resume_Link&amp;utm_campaign=RG_Downloads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s://resumegenius.com/?utm_source=CL_Word_Doc&amp;utm_medium=Resume_Builder_Link&amp;utm_campaign=RG_Downloads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resumegenius.com/cover-letter-examples?utm_source=CL_Word_Doc&amp;utm_medium=Cover_Letter_Examples_Link&amp;utm_campaign=RG_Downloads" TargetMode="External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resumegenius.com/cover-letters-the-how-to-guide?utm_source=CL_Word_Doc&amp;utm_medium=Cover_Letter_Guide_Link&amp;utm_campaign=RG_Downloads" TargetMode="External"/><Relationship Id="rId23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openxmlformats.org/officeDocument/2006/relationships/hyperlink" Target="https://resumegenius.com/resume-samples?utm_source=CL_Word_Doc&amp;utm_medium=Resume_Samples_Link&amp;utm_campaign=RG_Download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resumegenius.com/cover-letter-builder?utm_source=CL_Word_Doc&amp;utm_medium=Cover_Letter_Builder_Link&amp;utm_campaign=RG_Downloads" TargetMode="Externa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hanglulu/Desktop/CVG%20Tempaltes/Word/Bloomsbury/Bloomsbury-Creative-Cover-Letter-Template-Blue%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E822F6D-5F4C-114D-AAEB-FED2A4FF4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Bloomsbury-Creative-Cover-Letter-Template-Blue .dotx</Template>
  <TotalTime>4</TotalTime>
  <Pages>2</Pages>
  <Words>364</Words>
  <Characters>1938</Characters>
  <Application>Microsoft Office Word</Application>
  <DocSecurity>0</DocSecurity>
  <Lines>87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Sebastian Michael Morgan</cp:lastModifiedBy>
  <cp:revision>5</cp:revision>
  <cp:lastPrinted>2022-03-15T07:37:00Z</cp:lastPrinted>
  <dcterms:created xsi:type="dcterms:W3CDTF">2022-03-17T04:12:00Z</dcterms:created>
  <dcterms:modified xsi:type="dcterms:W3CDTF">2026-01-08T01:44:00Z</dcterms:modified>
</cp:coreProperties>
</file>